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294CFF" w:rsidRDefault="007E0D19" w:rsidP="00E177B3">
      <w:pPr>
        <w:rPr>
          <w:b/>
        </w:rPr>
      </w:pPr>
      <w:r w:rsidRPr="00BB2767">
        <w:rPr>
          <w:b/>
        </w:rPr>
        <w:t>Present:</w:t>
      </w:r>
      <w:r w:rsidR="00F308BC">
        <w:rPr>
          <w:b/>
        </w:rPr>
        <w:tab/>
      </w:r>
      <w:r w:rsidR="00F308BC">
        <w:rPr>
          <w:b/>
        </w:rPr>
        <w:tab/>
      </w:r>
      <w:r w:rsidR="00E177B3">
        <w:rPr>
          <w:b/>
        </w:rPr>
        <w:t>C</w:t>
      </w:r>
      <w:r w:rsidR="00FF2551">
        <w:rPr>
          <w:b/>
        </w:rPr>
        <w:t>. Abbott</w:t>
      </w:r>
      <w:r w:rsidR="00FF2551">
        <w:rPr>
          <w:b/>
        </w:rPr>
        <w:tab/>
      </w:r>
      <w:r w:rsidR="000750B1">
        <w:rPr>
          <w:b/>
        </w:rPr>
        <w:tab/>
        <w:t>Deputy Mayor</w:t>
      </w:r>
      <w:r w:rsidR="00294CFF">
        <w:rPr>
          <w:b/>
        </w:rPr>
        <w:tab/>
      </w:r>
    </w:p>
    <w:p w:rsidR="00E177B3" w:rsidRDefault="00E177B3" w:rsidP="000750B1">
      <w:pPr>
        <w:ind w:left="1440" w:firstLine="720"/>
        <w:rPr>
          <w:b/>
        </w:rPr>
      </w:pPr>
      <w:r>
        <w:rPr>
          <w:b/>
        </w:rPr>
        <w:t>R. Anstey</w:t>
      </w:r>
      <w:r>
        <w:rPr>
          <w:b/>
        </w:rPr>
        <w:tab/>
      </w:r>
      <w:r>
        <w:rPr>
          <w:b/>
        </w:rPr>
        <w:tab/>
      </w:r>
      <w:proofErr w:type="spellStart"/>
      <w:r>
        <w:rPr>
          <w:b/>
        </w:rPr>
        <w:t>Councillor</w:t>
      </w:r>
      <w:proofErr w:type="spellEnd"/>
      <w:r>
        <w:rPr>
          <w:b/>
        </w:rPr>
        <w:t xml:space="preserve"> </w:t>
      </w:r>
    </w:p>
    <w:p w:rsidR="00644FAF" w:rsidRDefault="00FF2551" w:rsidP="00522A5E">
      <w:pPr>
        <w:rPr>
          <w:b/>
        </w:rPr>
      </w:pPr>
      <w:r>
        <w:rPr>
          <w:b/>
        </w:rPr>
        <w:tab/>
      </w:r>
      <w:r>
        <w:rPr>
          <w:b/>
        </w:rPr>
        <w:tab/>
      </w:r>
      <w:r>
        <w:rPr>
          <w:b/>
        </w:rPr>
        <w:tab/>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044B6D" w:rsidRDefault="00044B6D" w:rsidP="006D1F9B">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616F2E" w:rsidRDefault="00F308BC" w:rsidP="00522A5E">
      <w:pPr>
        <w:rPr>
          <w:b/>
        </w:rPr>
      </w:pPr>
      <w:r>
        <w:rPr>
          <w:b/>
        </w:rPr>
        <w:t>Resource:</w:t>
      </w:r>
      <w:r>
        <w:rPr>
          <w:b/>
        </w:rPr>
        <w:tab/>
      </w:r>
      <w:r w:rsidR="00FF2551">
        <w:rPr>
          <w:b/>
        </w:rPr>
        <w:tab/>
      </w:r>
      <w:r w:rsidR="00616F2E">
        <w:rPr>
          <w:b/>
        </w:rPr>
        <w:t xml:space="preserve">D. Chafe </w:t>
      </w:r>
      <w:r w:rsidR="00616F2E">
        <w:rPr>
          <w:b/>
        </w:rPr>
        <w:tab/>
      </w:r>
      <w:r w:rsidR="00616F2E">
        <w:rPr>
          <w:b/>
        </w:rPr>
        <w:tab/>
        <w:t>CAO</w:t>
      </w:r>
    </w:p>
    <w:p w:rsidR="00E177B3" w:rsidRDefault="00E177B3" w:rsidP="00616F2E">
      <w:pPr>
        <w:ind w:left="1440" w:firstLine="720"/>
        <w:rPr>
          <w:b/>
        </w:rPr>
      </w:pPr>
      <w:r>
        <w:rPr>
          <w:b/>
        </w:rPr>
        <w:t>G. Brown</w:t>
      </w:r>
      <w:r>
        <w:rPr>
          <w:b/>
        </w:rPr>
        <w:tab/>
      </w:r>
      <w:r>
        <w:rPr>
          <w:b/>
        </w:rPr>
        <w:tab/>
        <w:t>Town Clerk</w:t>
      </w:r>
    </w:p>
    <w:p w:rsidR="00616F2E" w:rsidRDefault="00616F2E" w:rsidP="00BC7929">
      <w:pPr>
        <w:rPr>
          <w:b/>
        </w:rPr>
      </w:pPr>
      <w:r>
        <w:rPr>
          <w:b/>
        </w:rPr>
        <w:tab/>
      </w:r>
      <w:r>
        <w:rPr>
          <w:b/>
        </w:rPr>
        <w:tab/>
      </w:r>
      <w:r>
        <w:rPr>
          <w:b/>
        </w:rPr>
        <w:tab/>
      </w:r>
      <w:r w:rsidR="00E177B3">
        <w:rPr>
          <w:b/>
        </w:rPr>
        <w:t>G. Regular</w:t>
      </w:r>
      <w:r>
        <w:rPr>
          <w:b/>
        </w:rPr>
        <w:tab/>
      </w:r>
      <w:r>
        <w:rPr>
          <w:b/>
        </w:rPr>
        <w:tab/>
        <w:t>Director of Engineering</w:t>
      </w:r>
      <w:r w:rsidR="00E177B3">
        <w:rPr>
          <w:b/>
        </w:rPr>
        <w:t xml:space="preserve"> (A)</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404252"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r w:rsidR="00644FAF">
        <w:rPr>
          <w:b/>
        </w:rPr>
        <w:tab/>
      </w:r>
      <w:r w:rsidR="00404252">
        <w:rPr>
          <w:b/>
        </w:rPr>
        <w:tab/>
      </w:r>
    </w:p>
    <w:p w:rsidR="00522A5E" w:rsidRDefault="00522A5E" w:rsidP="00BC7929">
      <w:pPr>
        <w:rPr>
          <w:b/>
        </w:rPr>
      </w:pPr>
    </w:p>
    <w:p w:rsidR="00522A5E" w:rsidRDefault="00522A5E" w:rsidP="00E177B3">
      <w:pPr>
        <w:rPr>
          <w:b/>
        </w:rPr>
      </w:pPr>
      <w:r>
        <w:rPr>
          <w:b/>
        </w:rPr>
        <w:t>Regrets:</w:t>
      </w:r>
      <w:r>
        <w:rPr>
          <w:b/>
        </w:rPr>
        <w:tab/>
      </w:r>
      <w:r>
        <w:rPr>
          <w:b/>
        </w:rPr>
        <w:tab/>
      </w:r>
      <w:r w:rsidR="00E177B3">
        <w:rPr>
          <w:b/>
        </w:rPr>
        <w:t>C. Elliott</w:t>
      </w:r>
      <w:r w:rsidR="00E177B3">
        <w:rPr>
          <w:b/>
        </w:rPr>
        <w:tab/>
      </w:r>
      <w:r w:rsidR="00E177B3">
        <w:rPr>
          <w:b/>
        </w:rPr>
        <w:tab/>
        <w:t>Mayor</w:t>
      </w:r>
    </w:p>
    <w:p w:rsidR="00E177B3" w:rsidRDefault="00E177B3" w:rsidP="00E177B3">
      <w:pPr>
        <w:ind w:left="1440" w:firstLine="720"/>
        <w:rPr>
          <w:b/>
        </w:rPr>
      </w:pPr>
      <w:r>
        <w:rPr>
          <w:b/>
        </w:rPr>
        <w:t>G. Parrott</w:t>
      </w:r>
      <w:r>
        <w:rPr>
          <w:b/>
        </w:rPr>
        <w:tab/>
      </w:r>
      <w:r>
        <w:rPr>
          <w:b/>
        </w:rPr>
        <w:tab/>
      </w:r>
      <w:proofErr w:type="spellStart"/>
      <w:r>
        <w:rPr>
          <w:b/>
        </w:rPr>
        <w:t>Councillor</w:t>
      </w:r>
      <w:proofErr w:type="spellEnd"/>
    </w:p>
    <w:p w:rsidR="00E177B3" w:rsidRDefault="00E177B3" w:rsidP="00522A5E">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56466A">
        <w:t>2</w:t>
      </w:r>
      <w:r>
        <w:t>pm.</w:t>
      </w:r>
    </w:p>
    <w:p w:rsidR="00273125" w:rsidRDefault="00A03584" w:rsidP="00EC184D">
      <w:pPr>
        <w:pStyle w:val="Heading1"/>
      </w:pPr>
      <w:r>
        <w:t>2.</w:t>
      </w:r>
      <w:r>
        <w:tab/>
        <w:t>VISITORS/PRESENTATIONS</w:t>
      </w:r>
    </w:p>
    <w:p w:rsidR="006D1F9B" w:rsidRPr="00E177B3" w:rsidRDefault="00E177B3" w:rsidP="00E177B3">
      <w:pPr>
        <w:pStyle w:val="Heading3"/>
      </w:pPr>
      <w:r w:rsidRPr="00E177B3">
        <w:t>Miles for Smiles Proclamation</w:t>
      </w:r>
    </w:p>
    <w:p w:rsidR="00616F2E" w:rsidRDefault="00616F2E" w:rsidP="006D1F9B">
      <w:r>
        <w:t xml:space="preserve">The </w:t>
      </w:r>
      <w:r w:rsidR="00E177B3">
        <w:t xml:space="preserve">Deputy </w:t>
      </w:r>
      <w:r>
        <w:t xml:space="preserve">Mayor proclaimed </w:t>
      </w:r>
      <w:r w:rsidR="00E177B3">
        <w:t xml:space="preserve">the month of April to be Child Abuse Prevention Month </w:t>
      </w:r>
      <w:r>
        <w:t>in the Town of Gander.</w:t>
      </w:r>
    </w:p>
    <w:p w:rsidR="00E177B3" w:rsidRDefault="00E177B3" w:rsidP="006D1F9B"/>
    <w:p w:rsidR="00E177B3" w:rsidRDefault="00E177B3" w:rsidP="00E177B3">
      <w:pPr>
        <w:pStyle w:val="Heading3"/>
      </w:pPr>
      <w:r>
        <w:t>Volunteer Week Proclamation</w:t>
      </w:r>
    </w:p>
    <w:p w:rsidR="00E177B3" w:rsidRDefault="00E177B3" w:rsidP="006D1F9B">
      <w:r>
        <w:t>The Deputy Mayor proclaimed April 12-18 as Volunteer Week in the Town of Gander.</w:t>
      </w:r>
    </w:p>
    <w:p w:rsidR="00E177B3" w:rsidRDefault="00E177B3" w:rsidP="006D1F9B"/>
    <w:p w:rsidR="00E177B3" w:rsidRDefault="00E177B3" w:rsidP="00E177B3">
      <w:pPr>
        <w:pStyle w:val="Heading3"/>
      </w:pPr>
      <w:r>
        <w:t>Canadian Cancer Society</w:t>
      </w:r>
    </w:p>
    <w:p w:rsidR="00E177B3" w:rsidRDefault="00E177B3" w:rsidP="006D1F9B">
      <w:r>
        <w:t>The Deputy Mayor proclaimed April as Daffodil Month in the Town of Gander.</w:t>
      </w:r>
    </w:p>
    <w:p w:rsidR="00FC700D" w:rsidRDefault="006D1F9B" w:rsidP="00FC700D">
      <w:pPr>
        <w:pStyle w:val="Heading1"/>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E177B3">
        <w:rPr>
          <w:b/>
          <w:sz w:val="26"/>
          <w:szCs w:val="26"/>
        </w:rPr>
        <w:t>-064</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E177B3">
        <w:t>Councillor</w:t>
      </w:r>
      <w:proofErr w:type="spellEnd"/>
      <w:r w:rsidR="00E177B3">
        <w:t xml:space="preserve"> Dove</w:t>
      </w:r>
      <w:r w:rsidR="003F18E8">
        <w:t xml:space="preserve"> </w:t>
      </w:r>
      <w:r>
        <w:t xml:space="preserve">and seconded by </w:t>
      </w:r>
      <w:proofErr w:type="spellStart"/>
      <w:r w:rsidR="00E177B3">
        <w:t>Councillor</w:t>
      </w:r>
      <w:proofErr w:type="spellEnd"/>
      <w:r w:rsidR="00E177B3">
        <w:t xml:space="preserve"> </w:t>
      </w:r>
      <w:proofErr w:type="spellStart"/>
      <w:r w:rsidR="00E177B3">
        <w:t>McBreairty</w:t>
      </w:r>
      <w:proofErr w:type="spellEnd"/>
      <w:r w:rsidR="00E177B3">
        <w:t xml:space="preserve"> </w:t>
      </w:r>
      <w:r w:rsidR="006D1F9B">
        <w:t>that</w:t>
      </w:r>
      <w:r>
        <w:t xml:space="preserve"> the Minutes from the Regular Mee</w:t>
      </w:r>
      <w:r w:rsidR="001C5C67">
        <w:t xml:space="preserve">ting of Council on </w:t>
      </w:r>
      <w:r w:rsidR="00E177B3">
        <w:t>March 18, 2015</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177B3">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E177B3">
        <w:t>April 1,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7425B0">
        <w:t xml:space="preserve"> </w:t>
      </w:r>
      <w:r w:rsidR="00E177B3">
        <w:t>A. Quilty</w:t>
      </w:r>
      <w:r w:rsidR="00404252">
        <w:t xml:space="preserve">, Fire </w:t>
      </w:r>
      <w:r w:rsidR="00E177B3">
        <w:t>Inspector</w:t>
      </w:r>
      <w:r w:rsidR="00A71028">
        <w:t xml:space="preserve">; </w:t>
      </w:r>
      <w:r w:rsidR="00DB42B8">
        <w:t>T. Barrett</w:t>
      </w:r>
      <w:r w:rsidR="00A71028">
        <w:t xml:space="preserv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B22F65" w:rsidRPr="00B22F65" w:rsidRDefault="00B22F65" w:rsidP="00B22F65">
      <w:pPr>
        <w:rPr>
          <w:b/>
          <w:sz w:val="26"/>
          <w:szCs w:val="26"/>
          <w:u w:val="single"/>
        </w:rPr>
      </w:pPr>
      <w:r w:rsidRPr="00B22F65">
        <w:rPr>
          <w:b/>
          <w:sz w:val="26"/>
          <w:szCs w:val="26"/>
          <w:u w:val="single"/>
        </w:rPr>
        <w:t>Public Safety</w:t>
      </w:r>
    </w:p>
    <w:p w:rsidR="00B22F65" w:rsidRPr="00B22F65" w:rsidRDefault="00B22F65" w:rsidP="00B22F65"/>
    <w:p w:rsidR="00B22F65" w:rsidRPr="00B22F65" w:rsidRDefault="00B22F65" w:rsidP="00B22F65">
      <w:pPr>
        <w:rPr>
          <w:b/>
        </w:rPr>
      </w:pPr>
      <w:r w:rsidRPr="00B22F65">
        <w:t>The previous minutes were approved as presented with the following items noted for follow up:</w:t>
      </w:r>
    </w:p>
    <w:p w:rsidR="00B22F65" w:rsidRPr="00B22F65" w:rsidRDefault="00B22F65" w:rsidP="00B22F65">
      <w:pPr>
        <w:pStyle w:val="ListParagraph"/>
        <w:numPr>
          <w:ilvl w:val="0"/>
          <w:numId w:val="16"/>
        </w:numPr>
      </w:pPr>
      <w:r w:rsidRPr="00B22F65">
        <w:t xml:space="preserve">NL </w:t>
      </w:r>
      <w:proofErr w:type="spellStart"/>
      <w:r w:rsidRPr="00B22F65">
        <w:t>T’Railway</w:t>
      </w:r>
      <w:proofErr w:type="spellEnd"/>
      <w:r w:rsidRPr="00B22F65">
        <w:t xml:space="preserve"> Council – The Committee would like to invite the president of the NL T’ Railway Council to attend the next Committee meeting on April 21</w:t>
      </w:r>
      <w:r w:rsidRPr="00B22F65">
        <w:rPr>
          <w:vertAlign w:val="superscript"/>
        </w:rPr>
        <w:t>st</w:t>
      </w:r>
      <w:r w:rsidRPr="00B22F65">
        <w:t xml:space="preserve"> to clarify some items. </w:t>
      </w:r>
    </w:p>
    <w:p w:rsidR="00B22F65" w:rsidRPr="00B22F65" w:rsidRDefault="00B22F65" w:rsidP="00B22F65">
      <w:pPr>
        <w:pStyle w:val="ListParagraph"/>
        <w:numPr>
          <w:ilvl w:val="0"/>
          <w:numId w:val="16"/>
        </w:numPr>
      </w:pPr>
      <w:r w:rsidRPr="00B22F65">
        <w:t xml:space="preserve">Two local schools were written letters two weeks ago requesting permission for the Town’s Municipal Officers to visit the schools to promote ATV and </w:t>
      </w:r>
      <w:proofErr w:type="spellStart"/>
      <w:r w:rsidRPr="00B22F65">
        <w:t>trailway</w:t>
      </w:r>
      <w:proofErr w:type="spellEnd"/>
      <w:r w:rsidRPr="00B22F65">
        <w:t xml:space="preserve"> safety and there has been no response to date. The Committee agreed that The NL English School Board be contacted requesting that they have a representative attend the Public Safety Committee meeting on May 11</w:t>
      </w:r>
      <w:r w:rsidRPr="00B22F65">
        <w:rPr>
          <w:vertAlign w:val="superscript"/>
        </w:rPr>
        <w:t>th</w:t>
      </w:r>
      <w:r w:rsidRPr="00B22F65">
        <w:t xml:space="preserve">. </w:t>
      </w:r>
    </w:p>
    <w:p w:rsidR="00B22F65" w:rsidRPr="00B22F65" w:rsidRDefault="00B22F65" w:rsidP="00B22F65">
      <w:pPr>
        <w:pStyle w:val="ListParagraph"/>
        <w:numPr>
          <w:ilvl w:val="0"/>
          <w:numId w:val="16"/>
        </w:numPr>
      </w:pPr>
      <w:r w:rsidRPr="00B22F65">
        <w:t>The Fire Inspector will investigate any liability issues surrounding the emergency response plan for the Airport Nordic Ski Club in terms of medical responses.</w:t>
      </w:r>
    </w:p>
    <w:p w:rsidR="00B22F65" w:rsidRPr="00B22F65" w:rsidRDefault="00B22F65" w:rsidP="00B22F65"/>
    <w:p w:rsidR="00B22F65" w:rsidRPr="00B22F65" w:rsidRDefault="00B22F65" w:rsidP="00B22F65">
      <w:pPr>
        <w:rPr>
          <w:b/>
          <w:sz w:val="28"/>
          <w:szCs w:val="28"/>
        </w:rPr>
      </w:pPr>
      <w:r w:rsidRPr="00B22F65">
        <w:rPr>
          <w:b/>
          <w:sz w:val="28"/>
          <w:szCs w:val="28"/>
        </w:rPr>
        <w:lastRenderedPageBreak/>
        <w:t>Voice for the Voiceless</w:t>
      </w:r>
    </w:p>
    <w:p w:rsidR="00B22F65" w:rsidRPr="00B22F65" w:rsidRDefault="00B22F65" w:rsidP="00B22F65">
      <w:pPr>
        <w:rPr>
          <w:b/>
          <w:sz w:val="28"/>
          <w:szCs w:val="28"/>
        </w:rPr>
      </w:pPr>
    </w:p>
    <w:p w:rsidR="00B22F65" w:rsidRPr="00B22F65" w:rsidRDefault="00B22F65" w:rsidP="00B22F65">
      <w:r w:rsidRPr="00B22F65">
        <w:t xml:space="preserve">The Committee reviewed correspondence from a group called “Voice for the Voiceless” who are calling on Municipalities to promote the changes to the Animal Health and Protection Act that were put in place in 2012. </w:t>
      </w:r>
    </w:p>
    <w:p w:rsidR="00B22F65" w:rsidRPr="00B22F65" w:rsidRDefault="00B22F65" w:rsidP="00B22F65"/>
    <w:p w:rsidR="00B22F65" w:rsidRPr="00B22F65" w:rsidRDefault="00B22F65" w:rsidP="00B22F65">
      <w:r w:rsidRPr="00B22F65">
        <w:t>The Committee will place the link to this Act on the Town’s Webpage and requests that all pet owners read Schedule B of the Act which covers the type of care, and shelter pets require as well as how to properly tether an animal.</w:t>
      </w:r>
    </w:p>
    <w:p w:rsidR="00B22F65" w:rsidRPr="00B22F65" w:rsidRDefault="00B22F65" w:rsidP="00B22F65"/>
    <w:p w:rsidR="00B22F65" w:rsidRPr="00B22F65" w:rsidRDefault="00B22F65" w:rsidP="00B22F65">
      <w:pPr>
        <w:rPr>
          <w:b/>
          <w:sz w:val="28"/>
          <w:szCs w:val="28"/>
        </w:rPr>
      </w:pPr>
      <w:r w:rsidRPr="00B22F65">
        <w:rPr>
          <w:b/>
          <w:sz w:val="28"/>
          <w:szCs w:val="28"/>
        </w:rPr>
        <w:t>Outdoor Fire Regulations</w:t>
      </w:r>
    </w:p>
    <w:p w:rsidR="00B22F65" w:rsidRPr="00B22F65" w:rsidRDefault="00B22F65" w:rsidP="00B22F65"/>
    <w:p w:rsidR="00B22F65" w:rsidRPr="00B22F65" w:rsidRDefault="00B22F65" w:rsidP="00B22F65">
      <w:r w:rsidRPr="00B22F65">
        <w:t>It has been pointed out to the Committee that some changes are required to the Outdoor Fire Regulations.</w:t>
      </w:r>
    </w:p>
    <w:p w:rsidR="00B22F65" w:rsidRPr="00B22F65" w:rsidRDefault="00B22F65" w:rsidP="00B22F65"/>
    <w:p w:rsidR="00B22F65" w:rsidRPr="00B22F65" w:rsidRDefault="00B22F65" w:rsidP="00B22F65">
      <w:r w:rsidRPr="00B22F65">
        <w:t xml:space="preserve">The Fire Inspector will review the regulations and provide any required proposed changes at the next meeting. </w:t>
      </w:r>
    </w:p>
    <w:p w:rsidR="00B22F65" w:rsidRPr="00B22F65" w:rsidRDefault="00B22F65" w:rsidP="00B22F65"/>
    <w:p w:rsidR="00B22F65" w:rsidRPr="00B22F65" w:rsidRDefault="00B22F65" w:rsidP="00B22F65">
      <w:pPr>
        <w:rPr>
          <w:b/>
          <w:sz w:val="28"/>
          <w:szCs w:val="28"/>
        </w:rPr>
      </w:pPr>
      <w:r w:rsidRPr="00B22F65">
        <w:rPr>
          <w:b/>
          <w:sz w:val="28"/>
          <w:szCs w:val="28"/>
        </w:rPr>
        <w:t xml:space="preserve">Park Patrol Program </w:t>
      </w:r>
    </w:p>
    <w:p w:rsidR="00B22F65" w:rsidRPr="00B22F65" w:rsidRDefault="00B22F65" w:rsidP="00B22F65">
      <w:r w:rsidRPr="00B22F65">
        <w:t xml:space="preserve"> </w:t>
      </w:r>
    </w:p>
    <w:p w:rsidR="00B22F65" w:rsidRPr="00B22F65" w:rsidRDefault="00B22F65" w:rsidP="00B22F65">
      <w:r w:rsidRPr="00B22F65">
        <w:t xml:space="preserve">The Committee would like to see a park patrol program re-instated whereby students are hired to patrol the green space and parks around town during the summer months. </w:t>
      </w:r>
    </w:p>
    <w:p w:rsidR="00B22F65" w:rsidRPr="00B22F65" w:rsidRDefault="00B22F65" w:rsidP="00B22F65"/>
    <w:p w:rsidR="00B22F65" w:rsidRPr="00B22F65" w:rsidRDefault="00B22F65" w:rsidP="00B22F65">
      <w:r w:rsidRPr="00B22F65">
        <w:t>This item is referred to the Parks and Recreation Committee for review and consideration.</w:t>
      </w:r>
    </w:p>
    <w:p w:rsidR="00B22F65" w:rsidRPr="00B22F65" w:rsidRDefault="00B22F65" w:rsidP="00B22F65"/>
    <w:p w:rsidR="00B22F65" w:rsidRPr="00B22F65" w:rsidRDefault="00B22F65" w:rsidP="00B22F65">
      <w:pPr>
        <w:rPr>
          <w:b/>
          <w:sz w:val="28"/>
          <w:szCs w:val="28"/>
        </w:rPr>
      </w:pPr>
      <w:r w:rsidRPr="00B22F65">
        <w:rPr>
          <w:b/>
          <w:sz w:val="28"/>
          <w:szCs w:val="28"/>
        </w:rPr>
        <w:t xml:space="preserve">50 </w:t>
      </w:r>
      <w:proofErr w:type="spellStart"/>
      <w:r w:rsidRPr="00B22F65">
        <w:rPr>
          <w:b/>
          <w:sz w:val="28"/>
          <w:szCs w:val="28"/>
        </w:rPr>
        <w:t>Bondar</w:t>
      </w:r>
      <w:proofErr w:type="spellEnd"/>
      <w:r w:rsidRPr="00B22F65">
        <w:rPr>
          <w:b/>
          <w:sz w:val="28"/>
          <w:szCs w:val="28"/>
        </w:rPr>
        <w:t xml:space="preserve"> Street</w:t>
      </w:r>
    </w:p>
    <w:p w:rsidR="00B22F65" w:rsidRPr="00B22F65" w:rsidRDefault="00B22F65" w:rsidP="00B22F65">
      <w:pPr>
        <w:rPr>
          <w:b/>
        </w:rPr>
      </w:pPr>
    </w:p>
    <w:p w:rsidR="00B22F65" w:rsidRPr="00B22F65" w:rsidRDefault="00B22F65" w:rsidP="00B22F65">
      <w:r w:rsidRPr="00B22F65">
        <w:t xml:space="preserve">The Committee reviewed correspondence from the owner of 50 </w:t>
      </w:r>
      <w:proofErr w:type="spellStart"/>
      <w:r w:rsidRPr="00B22F65">
        <w:t>Bondar</w:t>
      </w:r>
      <w:proofErr w:type="spellEnd"/>
      <w:r w:rsidRPr="00B22F65">
        <w:t xml:space="preserve"> Street who has requested an extension for the removal of his vehicle and wood pile from town owned property. </w:t>
      </w:r>
    </w:p>
    <w:p w:rsidR="00B22F65" w:rsidRPr="00B22F65" w:rsidRDefault="00B22F65" w:rsidP="00B22F65"/>
    <w:p w:rsidR="00B22F65" w:rsidRPr="00B22F65" w:rsidRDefault="00B22F65" w:rsidP="00B22F65">
      <w:r w:rsidRPr="00B22F65">
        <w:t>Given the weather conditions and as a gesture of good faith, the Committee agreed to an extension for the removal of these items to as soon as the weather permits and staff will be checking the site diligently.  This extension will expire on May 1, 2015 and if there is no compliance, a fine will be issued.</w:t>
      </w:r>
    </w:p>
    <w:p w:rsidR="00B22F65" w:rsidRPr="00B22F65" w:rsidRDefault="00B22F65" w:rsidP="00B22F65"/>
    <w:p w:rsidR="00B22F65" w:rsidRPr="00B22F65" w:rsidRDefault="00B22F65" w:rsidP="00B22F65">
      <w:r w:rsidRPr="00B22F65">
        <w:t>The Acting Fire Chief, MEO’s and Administrative Assistant left the Committee meeting.</w:t>
      </w:r>
    </w:p>
    <w:p w:rsidR="00B22F65" w:rsidRPr="00B22F65" w:rsidRDefault="00B22F65" w:rsidP="00B22F65"/>
    <w:p w:rsidR="00B22F65" w:rsidRPr="00B22F65" w:rsidRDefault="00B22F65" w:rsidP="00B22F65">
      <w:r w:rsidRPr="00B22F65">
        <w:t>The HR Supervisor joined the Committee meeting.</w:t>
      </w:r>
    </w:p>
    <w:p w:rsidR="00B22F65" w:rsidRPr="00B22F65" w:rsidRDefault="00B22F65" w:rsidP="00B22F65"/>
    <w:p w:rsidR="00B22F65" w:rsidRDefault="00B22F65" w:rsidP="00B22F65"/>
    <w:p w:rsidR="00B22F65" w:rsidRDefault="00B22F65" w:rsidP="00B22F65"/>
    <w:p w:rsidR="00B22F65" w:rsidRPr="00B22F65" w:rsidRDefault="00B22F65" w:rsidP="00B22F65"/>
    <w:p w:rsidR="00B22F65" w:rsidRPr="00B22F65" w:rsidRDefault="00B22F65" w:rsidP="00B22F65">
      <w:pPr>
        <w:rPr>
          <w:b/>
          <w:u w:val="single"/>
        </w:rPr>
      </w:pPr>
      <w:r w:rsidRPr="00B22F65">
        <w:rPr>
          <w:b/>
          <w:u w:val="single"/>
        </w:rPr>
        <w:lastRenderedPageBreak/>
        <w:t>HUMAN RESOURCES</w:t>
      </w:r>
    </w:p>
    <w:p w:rsidR="00B22F65" w:rsidRPr="00B22F65" w:rsidRDefault="00B22F65" w:rsidP="00B22F65"/>
    <w:p w:rsidR="00B22F65" w:rsidRPr="00B22F65" w:rsidRDefault="00B22F65" w:rsidP="00B22F65">
      <w:pPr>
        <w:rPr>
          <w:b/>
          <w:sz w:val="28"/>
          <w:szCs w:val="28"/>
        </w:rPr>
      </w:pPr>
      <w:r w:rsidRPr="00B22F65">
        <w:rPr>
          <w:b/>
          <w:sz w:val="28"/>
          <w:szCs w:val="28"/>
        </w:rPr>
        <w:t>Summer Program Hiring Process</w:t>
      </w:r>
    </w:p>
    <w:p w:rsidR="00B22F65" w:rsidRPr="00B22F65" w:rsidRDefault="00B22F65" w:rsidP="00B22F65"/>
    <w:p w:rsidR="00B22F65" w:rsidRPr="00B22F65" w:rsidRDefault="00B22F65" w:rsidP="00B22F65">
      <w:r w:rsidRPr="00B22F65">
        <w:t>The Committee advised that no changes have been requested and therefore presents this policy for its second reading.</w:t>
      </w:r>
    </w:p>
    <w:p w:rsidR="00B22F65" w:rsidRDefault="00B22F65" w:rsidP="00B22F65"/>
    <w:p w:rsidR="00B22F65" w:rsidRPr="00B22F65" w:rsidRDefault="00B22F65" w:rsidP="00B22F65">
      <w:pPr>
        <w:rPr>
          <w:b/>
          <w:sz w:val="26"/>
          <w:szCs w:val="26"/>
        </w:rPr>
      </w:pPr>
      <w:r w:rsidRPr="00B22F65">
        <w:rPr>
          <w:b/>
          <w:sz w:val="26"/>
          <w:szCs w:val="26"/>
        </w:rPr>
        <w:t>Motion #15-065</w:t>
      </w:r>
    </w:p>
    <w:p w:rsidR="00B22F65" w:rsidRPr="00B22F65" w:rsidRDefault="00B22F65" w:rsidP="00B22F65">
      <w:pPr>
        <w:rPr>
          <w:b/>
          <w:sz w:val="26"/>
          <w:szCs w:val="26"/>
        </w:rPr>
      </w:pPr>
      <w:r w:rsidRPr="00B22F65">
        <w:rPr>
          <w:b/>
          <w:sz w:val="26"/>
          <w:szCs w:val="26"/>
        </w:rPr>
        <w:t>Summer Program Hiring Process</w:t>
      </w:r>
    </w:p>
    <w:p w:rsidR="00B22F65" w:rsidRPr="00B22F65" w:rsidRDefault="00B22F65" w:rsidP="00B22F65"/>
    <w:p w:rsidR="00B22F65" w:rsidRPr="00B22F65" w:rsidRDefault="00B22F65" w:rsidP="00B22F65">
      <w:r>
        <w:t xml:space="preserve">Moved by </w:t>
      </w:r>
      <w:proofErr w:type="spellStart"/>
      <w:r>
        <w:t>Councillor</w:t>
      </w:r>
      <w:proofErr w:type="spellEnd"/>
      <w:r>
        <w:t xml:space="preserve"> Lorenzen and seconded by </w:t>
      </w:r>
      <w:proofErr w:type="spellStart"/>
      <w:r>
        <w:t>Councillor</w:t>
      </w:r>
      <w:proofErr w:type="spellEnd"/>
      <w:r>
        <w:t xml:space="preserve"> Dove</w:t>
      </w:r>
      <w:r w:rsidRPr="00B22F65">
        <w:t xml:space="preserve"> that the Summer Program Hiring Process Policy be approved as attached.</w:t>
      </w:r>
    </w:p>
    <w:p w:rsidR="00B22F65" w:rsidRPr="00B22F65" w:rsidRDefault="00B22F65" w:rsidP="00B22F65"/>
    <w:p w:rsidR="00B22F65" w:rsidRDefault="00B22F65" w:rsidP="00B22F65">
      <w:r>
        <w:tab/>
      </w:r>
      <w:r>
        <w:tab/>
        <w:t xml:space="preserve">In </w:t>
      </w:r>
      <w:proofErr w:type="spellStart"/>
      <w:r>
        <w:t>Favour</w:t>
      </w:r>
      <w:proofErr w:type="spellEnd"/>
      <w:r>
        <w:t>:</w:t>
      </w:r>
      <w:r>
        <w:tab/>
        <w:t>5</w:t>
      </w:r>
      <w:r>
        <w:tab/>
        <w:t>Opposing:</w:t>
      </w:r>
      <w:r>
        <w:tab/>
        <w:t>0</w:t>
      </w:r>
    </w:p>
    <w:p w:rsidR="00B22F65" w:rsidRDefault="00B22F65" w:rsidP="00B22F65"/>
    <w:p w:rsidR="00B22F65" w:rsidRPr="00B22F65" w:rsidRDefault="00B22F65" w:rsidP="00B22F65">
      <w:r w:rsidRPr="00B22F65">
        <w:rPr>
          <w:b/>
        </w:rPr>
        <w:t>Decision:</w:t>
      </w:r>
      <w:r>
        <w:tab/>
        <w:t>Motion carried.</w:t>
      </w:r>
    </w:p>
    <w:p w:rsidR="00B22F65" w:rsidRPr="00B22F65" w:rsidRDefault="00B22F65" w:rsidP="00B22F65"/>
    <w:p w:rsidR="00B22F65" w:rsidRPr="00B22F65" w:rsidRDefault="00B22F65" w:rsidP="00B22F65">
      <w:pPr>
        <w:rPr>
          <w:b/>
          <w:sz w:val="28"/>
          <w:szCs w:val="28"/>
        </w:rPr>
      </w:pPr>
      <w:r w:rsidRPr="00B22F65">
        <w:rPr>
          <w:b/>
          <w:sz w:val="28"/>
          <w:szCs w:val="28"/>
        </w:rPr>
        <w:t>Hiring Practices Complaint</w:t>
      </w:r>
    </w:p>
    <w:p w:rsidR="00B22F65" w:rsidRPr="00B22F65" w:rsidRDefault="00B22F65" w:rsidP="00B22F65"/>
    <w:p w:rsidR="00B22F65" w:rsidRPr="00B22F65" w:rsidRDefault="00B22F65" w:rsidP="00B22F65">
      <w:r w:rsidRPr="00B22F65">
        <w:t>A complaint was received from a job applicant that their application was not treated fairly.  The HR Supervisor advised that all hiring practices are done</w:t>
      </w:r>
      <w:r w:rsidR="00236439">
        <w:t xml:space="preserve"> as per the Hiring Policy, and </w:t>
      </w:r>
      <w:r w:rsidRPr="00B22F65">
        <w:t xml:space="preserve">the applicant has not been treated any differently. The Committee concurred that protocols for hiring have been followed as outlined in the Policy and therefore requested a letter be written to the applicant advising of the Committee’s decision.  </w:t>
      </w:r>
    </w:p>
    <w:p w:rsidR="00B22F65" w:rsidRPr="00B22F65" w:rsidRDefault="00B22F65" w:rsidP="00B22F65"/>
    <w:p w:rsidR="00B22F65" w:rsidRPr="00B22F65" w:rsidRDefault="00B22F65" w:rsidP="00B22F65">
      <w:pPr>
        <w:rPr>
          <w:b/>
          <w:sz w:val="28"/>
          <w:szCs w:val="28"/>
        </w:rPr>
      </w:pPr>
      <w:r w:rsidRPr="00B22F65">
        <w:rPr>
          <w:b/>
          <w:sz w:val="28"/>
          <w:szCs w:val="28"/>
        </w:rPr>
        <w:t xml:space="preserve">Other – Buyer Position </w:t>
      </w:r>
    </w:p>
    <w:p w:rsidR="00B22F65" w:rsidRPr="00B22F65" w:rsidRDefault="00B22F65" w:rsidP="00B22F65">
      <w:pPr>
        <w:rPr>
          <w:b/>
          <w:sz w:val="28"/>
          <w:szCs w:val="28"/>
        </w:rPr>
      </w:pPr>
    </w:p>
    <w:p w:rsidR="00B22F65" w:rsidRPr="00B22F65" w:rsidRDefault="00B22F65" w:rsidP="00B22F65">
      <w:r w:rsidRPr="00B22F65">
        <w:t>The HR Supervisor advised that the Buyer position has recently closed and the process of filling this position, as per Policy, is scheduled to be completed next week.</w:t>
      </w:r>
    </w:p>
    <w:p w:rsidR="005C0E52" w:rsidRDefault="005C0E52" w:rsidP="005C0E52">
      <w:pPr>
        <w:rPr>
          <w:b/>
          <w:u w:val="single"/>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CA53AA" w:rsidRDefault="00B1563D" w:rsidP="00EE627E">
      <w:r>
        <w:t xml:space="preserve">The Parks and Recreation Committee was held on </w:t>
      </w:r>
      <w:r w:rsidR="00B22F65">
        <w:t>March 30</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B22F65">
        <w:t>; J. Knee, Community Events Coordinator</w:t>
      </w:r>
      <w:r w:rsidR="007F66B4">
        <w:t>.</w:t>
      </w:r>
    </w:p>
    <w:p w:rsidR="007F66B4" w:rsidRDefault="007F66B4" w:rsidP="00EE627E"/>
    <w:p w:rsidR="007F66B4" w:rsidRDefault="00B1563D" w:rsidP="00776F1D">
      <w:r>
        <w:t>The following items were discussed:</w:t>
      </w:r>
    </w:p>
    <w:p w:rsidR="007F66B4" w:rsidRDefault="007F66B4" w:rsidP="00776F1D"/>
    <w:p w:rsidR="00190B7F" w:rsidRDefault="00190B7F" w:rsidP="00190B7F">
      <w:pPr>
        <w:spacing w:line="360" w:lineRule="auto"/>
        <w:rPr>
          <w:b/>
          <w:sz w:val="28"/>
          <w:szCs w:val="28"/>
        </w:rPr>
      </w:pPr>
    </w:p>
    <w:p w:rsidR="00755E92" w:rsidRDefault="00755E92" w:rsidP="00755E92">
      <w:pPr>
        <w:rPr>
          <w:b/>
          <w:sz w:val="28"/>
          <w:szCs w:val="28"/>
        </w:rPr>
      </w:pPr>
      <w:r>
        <w:rPr>
          <w:b/>
          <w:sz w:val="28"/>
          <w:szCs w:val="28"/>
        </w:rPr>
        <w:lastRenderedPageBreak/>
        <w:t>Interdepartmental Communications</w:t>
      </w:r>
    </w:p>
    <w:p w:rsidR="00755E92" w:rsidRDefault="00755E92" w:rsidP="00755E92">
      <w:pPr>
        <w:rPr>
          <w:b/>
          <w:sz w:val="28"/>
          <w:szCs w:val="28"/>
        </w:rPr>
      </w:pPr>
    </w:p>
    <w:p w:rsidR="00755E92" w:rsidRDefault="00755E92" w:rsidP="00755E92">
      <w:r>
        <w:t>The Committee would like to stress the importance of responding to requests between departments and committees. It is important to ensure that requests are followed up in a timely manner.</w:t>
      </w:r>
    </w:p>
    <w:p w:rsidR="00755E92" w:rsidRDefault="00755E92" w:rsidP="00755E92">
      <w:pPr>
        <w:rPr>
          <w:b/>
          <w:sz w:val="28"/>
          <w:szCs w:val="28"/>
        </w:rPr>
      </w:pPr>
    </w:p>
    <w:p w:rsidR="00755E92" w:rsidRDefault="00755E92" w:rsidP="00755E92">
      <w:pPr>
        <w:rPr>
          <w:b/>
          <w:sz w:val="28"/>
          <w:szCs w:val="28"/>
        </w:rPr>
      </w:pPr>
      <w:r w:rsidRPr="004518BA">
        <w:rPr>
          <w:b/>
          <w:sz w:val="28"/>
          <w:szCs w:val="28"/>
        </w:rPr>
        <w:t>Recreation NL 30 Day Challenge</w:t>
      </w:r>
    </w:p>
    <w:p w:rsidR="00755E92" w:rsidRDefault="00755E92" w:rsidP="00755E92">
      <w:pPr>
        <w:rPr>
          <w:b/>
          <w:sz w:val="28"/>
          <w:szCs w:val="28"/>
        </w:rPr>
      </w:pPr>
    </w:p>
    <w:p w:rsidR="00755E92" w:rsidRPr="004518BA" w:rsidRDefault="00755E92" w:rsidP="00755E92">
      <w:r>
        <w:t xml:space="preserve">The Community Events Coordinator gave an overview of the events the Department has arranged for the 30 Day Challenge in April. Events for the public include open skating; show us your fit picture challenge, seniors walk, and geocaching. For more information, please visit the Town of Gander website at </w:t>
      </w:r>
      <w:hyperlink r:id="rId9" w:history="1">
        <w:r w:rsidRPr="003854C4">
          <w:rPr>
            <w:rStyle w:val="Hyperlink"/>
          </w:rPr>
          <w:t>www.gandercanada.com</w:t>
        </w:r>
      </w:hyperlink>
      <w:r>
        <w:t xml:space="preserve"> or call the Department at 651-5927.</w:t>
      </w:r>
    </w:p>
    <w:p w:rsidR="00755E92" w:rsidRDefault="00755E92" w:rsidP="00755E92">
      <w:pPr>
        <w:pStyle w:val="NoSpacing"/>
        <w:jc w:val="both"/>
        <w:rPr>
          <w:sz w:val="24"/>
          <w:szCs w:val="24"/>
        </w:rPr>
      </w:pPr>
    </w:p>
    <w:p w:rsidR="00755E92" w:rsidRDefault="00755E92" w:rsidP="00755E92">
      <w:pPr>
        <w:rPr>
          <w:b/>
          <w:sz w:val="28"/>
          <w:szCs w:val="28"/>
        </w:rPr>
      </w:pPr>
      <w:r>
        <w:rPr>
          <w:b/>
          <w:sz w:val="28"/>
          <w:szCs w:val="28"/>
        </w:rPr>
        <w:t xml:space="preserve">Recreation NL Annual General Meeting &amp; Conference </w:t>
      </w:r>
    </w:p>
    <w:p w:rsidR="00755E92" w:rsidRDefault="00755E92" w:rsidP="00755E92">
      <w:pPr>
        <w:rPr>
          <w:b/>
          <w:sz w:val="28"/>
          <w:szCs w:val="28"/>
        </w:rPr>
      </w:pPr>
    </w:p>
    <w:p w:rsidR="00755E92" w:rsidRDefault="00755E92" w:rsidP="00755E92">
      <w:pPr>
        <w:pStyle w:val="NoSpacing"/>
        <w:jc w:val="both"/>
        <w:rPr>
          <w:sz w:val="24"/>
          <w:szCs w:val="24"/>
        </w:rPr>
      </w:pPr>
      <w:r>
        <w:rPr>
          <w:sz w:val="24"/>
          <w:szCs w:val="24"/>
        </w:rPr>
        <w:t>The Recreation NL Annual General Meeting &amp; Conference is scheduled for May 22-23, 2015 in Gander. Staff from the Recreation and Community Services Department will be attending this conference as well as a representative from Council.</w:t>
      </w:r>
    </w:p>
    <w:p w:rsidR="00755E92" w:rsidRDefault="00755E92" w:rsidP="00755E92">
      <w:pPr>
        <w:pStyle w:val="NoSpacing"/>
        <w:jc w:val="both"/>
        <w:rPr>
          <w:b/>
          <w:sz w:val="28"/>
          <w:szCs w:val="28"/>
        </w:rPr>
      </w:pPr>
    </w:p>
    <w:p w:rsidR="00755E92" w:rsidRDefault="00755E92" w:rsidP="00755E92">
      <w:pPr>
        <w:pStyle w:val="NoSpacing"/>
        <w:jc w:val="both"/>
        <w:rPr>
          <w:b/>
          <w:sz w:val="28"/>
          <w:szCs w:val="28"/>
        </w:rPr>
      </w:pPr>
      <w:r>
        <w:rPr>
          <w:b/>
          <w:sz w:val="28"/>
          <w:szCs w:val="28"/>
        </w:rPr>
        <w:t>Stewardship Association of Municipalities Meeting</w:t>
      </w:r>
    </w:p>
    <w:p w:rsidR="00755E92" w:rsidRDefault="00755E92" w:rsidP="00755E92">
      <w:pPr>
        <w:pStyle w:val="NoSpacing"/>
        <w:jc w:val="both"/>
        <w:rPr>
          <w:b/>
          <w:sz w:val="28"/>
          <w:szCs w:val="28"/>
        </w:rPr>
      </w:pPr>
    </w:p>
    <w:p w:rsidR="00755E92" w:rsidRDefault="00755E92" w:rsidP="00755E92">
      <w:pPr>
        <w:pStyle w:val="NoSpacing"/>
        <w:jc w:val="both"/>
        <w:rPr>
          <w:sz w:val="24"/>
          <w:szCs w:val="24"/>
        </w:rPr>
      </w:pPr>
      <w:r>
        <w:rPr>
          <w:sz w:val="24"/>
          <w:szCs w:val="24"/>
        </w:rPr>
        <w:t xml:space="preserve">The Stewardship Association of Municipalities Annual General Meeting is scheduled in </w:t>
      </w:r>
      <w:proofErr w:type="spellStart"/>
      <w:r>
        <w:rPr>
          <w:sz w:val="24"/>
          <w:szCs w:val="24"/>
        </w:rPr>
        <w:t>Flatrock</w:t>
      </w:r>
      <w:proofErr w:type="spellEnd"/>
      <w:r>
        <w:rPr>
          <w:sz w:val="24"/>
          <w:szCs w:val="24"/>
        </w:rPr>
        <w:t xml:space="preserve"> from May 22-23. These dates conflict with the Recreation NL Conference but the Committee will look into the possibility of another </w:t>
      </w:r>
      <w:proofErr w:type="spellStart"/>
      <w:r>
        <w:rPr>
          <w:sz w:val="24"/>
          <w:szCs w:val="24"/>
        </w:rPr>
        <w:t>Councillor</w:t>
      </w:r>
      <w:proofErr w:type="spellEnd"/>
      <w:r>
        <w:rPr>
          <w:sz w:val="24"/>
          <w:szCs w:val="24"/>
        </w:rPr>
        <w:t xml:space="preserve"> attending.</w:t>
      </w:r>
    </w:p>
    <w:p w:rsidR="00755E92" w:rsidRDefault="00755E92" w:rsidP="00755E92">
      <w:pPr>
        <w:pStyle w:val="NoSpacing"/>
        <w:jc w:val="both"/>
        <w:rPr>
          <w:sz w:val="24"/>
          <w:szCs w:val="24"/>
        </w:rPr>
      </w:pPr>
    </w:p>
    <w:p w:rsidR="00755E92" w:rsidRDefault="00755E92" w:rsidP="00755E92">
      <w:pPr>
        <w:pStyle w:val="NoSpacing"/>
        <w:jc w:val="both"/>
        <w:rPr>
          <w:b/>
          <w:sz w:val="28"/>
          <w:szCs w:val="28"/>
        </w:rPr>
      </w:pPr>
      <w:r w:rsidRPr="004C7010">
        <w:rPr>
          <w:b/>
          <w:sz w:val="28"/>
          <w:szCs w:val="28"/>
        </w:rPr>
        <w:t>Tender-Sprinkler System</w:t>
      </w:r>
    </w:p>
    <w:p w:rsidR="00755E92" w:rsidRPr="004C7010" w:rsidRDefault="00755E92" w:rsidP="00755E92">
      <w:pPr>
        <w:pStyle w:val="NoSpacing"/>
        <w:jc w:val="both"/>
        <w:rPr>
          <w:b/>
          <w:sz w:val="28"/>
          <w:szCs w:val="28"/>
        </w:rPr>
      </w:pPr>
    </w:p>
    <w:p w:rsidR="00755E92" w:rsidRPr="00FF6824" w:rsidRDefault="00755E92" w:rsidP="00755E92">
      <w:pPr>
        <w:pStyle w:val="NoSpacing"/>
        <w:jc w:val="both"/>
        <w:rPr>
          <w:sz w:val="24"/>
          <w:szCs w:val="24"/>
        </w:rPr>
      </w:pPr>
      <w:r>
        <w:rPr>
          <w:sz w:val="24"/>
          <w:szCs w:val="24"/>
        </w:rPr>
        <w:t xml:space="preserve">The Committee reviewed the results of the tender for Sprinkler System Inspections at the Gander Community Centre. The Director noted that the lowest tender did meet all of the tender specifications and came in under budget.  The Committee is recommending the tender be awarded to </w:t>
      </w:r>
      <w:r w:rsidR="00CC0EB8">
        <w:rPr>
          <w:sz w:val="24"/>
          <w:szCs w:val="24"/>
        </w:rPr>
        <w:t xml:space="preserve">Viking Fire Protection </w:t>
      </w:r>
      <w:r>
        <w:rPr>
          <w:sz w:val="24"/>
          <w:szCs w:val="24"/>
        </w:rPr>
        <w:t xml:space="preserve">and refers </w:t>
      </w:r>
      <w:r w:rsidR="00972A1E">
        <w:rPr>
          <w:sz w:val="24"/>
          <w:szCs w:val="24"/>
        </w:rPr>
        <w:t xml:space="preserve">it </w:t>
      </w:r>
      <w:r>
        <w:rPr>
          <w:sz w:val="24"/>
          <w:szCs w:val="24"/>
        </w:rPr>
        <w:t>to the Finance Committee for its consideration.</w:t>
      </w:r>
    </w:p>
    <w:p w:rsidR="00755E92" w:rsidRPr="004C7010" w:rsidRDefault="00755E92" w:rsidP="00755E92">
      <w:pPr>
        <w:pStyle w:val="NoSpacing"/>
        <w:jc w:val="both"/>
        <w:rPr>
          <w:b/>
          <w:sz w:val="28"/>
          <w:szCs w:val="28"/>
        </w:rPr>
      </w:pPr>
    </w:p>
    <w:p w:rsidR="00755E92" w:rsidRDefault="00755E92" w:rsidP="00755E92">
      <w:pPr>
        <w:pStyle w:val="NoSpacing"/>
        <w:jc w:val="both"/>
        <w:rPr>
          <w:b/>
          <w:sz w:val="28"/>
          <w:szCs w:val="28"/>
        </w:rPr>
      </w:pPr>
      <w:r w:rsidRPr="004C7010">
        <w:rPr>
          <w:b/>
          <w:sz w:val="28"/>
          <w:szCs w:val="28"/>
        </w:rPr>
        <w:t xml:space="preserve">Vehicle for Foreperson </w:t>
      </w:r>
    </w:p>
    <w:p w:rsidR="00755E92" w:rsidRPr="004C7010" w:rsidRDefault="00755E92" w:rsidP="00755E92">
      <w:pPr>
        <w:pStyle w:val="NoSpacing"/>
        <w:jc w:val="both"/>
        <w:rPr>
          <w:b/>
          <w:sz w:val="28"/>
          <w:szCs w:val="28"/>
        </w:rPr>
      </w:pPr>
    </w:p>
    <w:p w:rsidR="00755E92" w:rsidRDefault="00755E92" w:rsidP="00755E92">
      <w:pPr>
        <w:pStyle w:val="NoSpacing"/>
        <w:jc w:val="both"/>
        <w:rPr>
          <w:sz w:val="24"/>
          <w:szCs w:val="24"/>
        </w:rPr>
      </w:pPr>
      <w:r>
        <w:rPr>
          <w:sz w:val="24"/>
          <w:szCs w:val="24"/>
        </w:rPr>
        <w:t>Town is planning to purchase a pick-up for the Gander Community Centre through the Provincial Government’s Central Purchasing.  The vehicle will be bought at General Motors at a cost of $23,696.00 plus HST.  This is over budget by approximately $700 which will be absorbed through other Department savings.</w:t>
      </w:r>
    </w:p>
    <w:p w:rsidR="00755E92" w:rsidRDefault="00755E92" w:rsidP="00755E92">
      <w:pPr>
        <w:pStyle w:val="NoSpacing"/>
        <w:jc w:val="both"/>
        <w:rPr>
          <w:sz w:val="24"/>
          <w:szCs w:val="24"/>
        </w:rPr>
      </w:pPr>
    </w:p>
    <w:p w:rsidR="00755E92" w:rsidRDefault="00755E92" w:rsidP="00755E92">
      <w:pPr>
        <w:pStyle w:val="NoSpacing"/>
        <w:jc w:val="both"/>
        <w:rPr>
          <w:sz w:val="24"/>
          <w:szCs w:val="24"/>
        </w:rPr>
      </w:pPr>
      <w:r>
        <w:rPr>
          <w:sz w:val="24"/>
          <w:szCs w:val="24"/>
        </w:rPr>
        <w:lastRenderedPageBreak/>
        <w:t>The Committee supports the purchase and forwards to the Finance Committee for its consideration.</w:t>
      </w:r>
    </w:p>
    <w:p w:rsidR="004C7354" w:rsidRDefault="004C7354" w:rsidP="00755E92">
      <w:pPr>
        <w:pStyle w:val="NoSpacing"/>
        <w:jc w:val="both"/>
        <w:rPr>
          <w:sz w:val="24"/>
          <w:szCs w:val="24"/>
        </w:rPr>
      </w:pPr>
    </w:p>
    <w:p w:rsidR="00755E92" w:rsidRDefault="00755E92" w:rsidP="00755E92">
      <w:pPr>
        <w:pStyle w:val="NoSpacing"/>
        <w:jc w:val="both"/>
        <w:rPr>
          <w:b/>
          <w:sz w:val="28"/>
          <w:szCs w:val="28"/>
        </w:rPr>
      </w:pPr>
      <w:r w:rsidRPr="004C7010">
        <w:rPr>
          <w:b/>
          <w:sz w:val="28"/>
          <w:szCs w:val="28"/>
        </w:rPr>
        <w:t>Recreation Master Plan</w:t>
      </w:r>
    </w:p>
    <w:p w:rsidR="00CC0EB8" w:rsidRDefault="00CC0EB8" w:rsidP="00755E92">
      <w:pPr>
        <w:pStyle w:val="NoSpacing"/>
        <w:jc w:val="both"/>
        <w:rPr>
          <w:b/>
          <w:sz w:val="28"/>
          <w:szCs w:val="28"/>
        </w:rPr>
      </w:pPr>
    </w:p>
    <w:p w:rsidR="00755E92" w:rsidRPr="004C7010" w:rsidRDefault="00755E92" w:rsidP="00755E92">
      <w:pPr>
        <w:pStyle w:val="NoSpacing"/>
        <w:jc w:val="both"/>
        <w:rPr>
          <w:sz w:val="24"/>
          <w:szCs w:val="24"/>
        </w:rPr>
      </w:pPr>
      <w:r>
        <w:rPr>
          <w:sz w:val="24"/>
          <w:szCs w:val="24"/>
        </w:rPr>
        <w:t>The Director advised that two proposals were submitted for the Recreation Master Plan. The Master Plan Review Committee will be reviewing the proposals and bringing forward a recommendation to Council.</w:t>
      </w:r>
    </w:p>
    <w:p w:rsidR="00755E92" w:rsidRPr="004C7010" w:rsidRDefault="00755E92" w:rsidP="00755E92">
      <w:pPr>
        <w:pStyle w:val="NoSpacing"/>
        <w:jc w:val="both"/>
        <w:rPr>
          <w:sz w:val="24"/>
          <w:szCs w:val="24"/>
        </w:rPr>
      </w:pPr>
    </w:p>
    <w:p w:rsidR="00755E92" w:rsidRDefault="00755E92" w:rsidP="00755E92">
      <w:pPr>
        <w:pStyle w:val="NoSpacing"/>
        <w:jc w:val="both"/>
        <w:rPr>
          <w:b/>
          <w:sz w:val="28"/>
          <w:szCs w:val="28"/>
        </w:rPr>
      </w:pPr>
      <w:r>
        <w:rPr>
          <w:b/>
          <w:sz w:val="28"/>
          <w:szCs w:val="28"/>
        </w:rPr>
        <w:t xml:space="preserve">Special Events Application </w:t>
      </w:r>
    </w:p>
    <w:p w:rsidR="00CC0EB8" w:rsidRDefault="00CC0EB8" w:rsidP="00755E92">
      <w:pPr>
        <w:pStyle w:val="NoSpacing"/>
        <w:jc w:val="both"/>
        <w:rPr>
          <w:b/>
          <w:sz w:val="28"/>
          <w:szCs w:val="28"/>
        </w:rPr>
      </w:pPr>
    </w:p>
    <w:p w:rsidR="00755E92" w:rsidRDefault="00755E92" w:rsidP="00755E92">
      <w:pPr>
        <w:rPr>
          <w:b/>
          <w:sz w:val="28"/>
          <w:szCs w:val="28"/>
        </w:rPr>
      </w:pPr>
      <w:r>
        <w:t xml:space="preserve">The Director presented the Committee with a Special Events Application that the Department has developed. Individuals wishing to request recreation and community services space such as the Ball Fields, Cobb’s Pond, and </w:t>
      </w:r>
      <w:r w:rsidR="009D3F88">
        <w:t xml:space="preserve">the </w:t>
      </w:r>
      <w:r>
        <w:t xml:space="preserve">Soccer Fields, will be required to submit an application for approval. For more information, please contact the Department at 651-5927.   </w:t>
      </w:r>
    </w:p>
    <w:p w:rsidR="00755E92" w:rsidRDefault="00755E92" w:rsidP="00755E92">
      <w:pPr>
        <w:rPr>
          <w:b/>
          <w:sz w:val="28"/>
          <w:szCs w:val="28"/>
        </w:rPr>
      </w:pPr>
    </w:p>
    <w:p w:rsidR="00755E92" w:rsidRDefault="00755E92" w:rsidP="00755E92">
      <w:pPr>
        <w:rPr>
          <w:b/>
          <w:sz w:val="28"/>
          <w:szCs w:val="28"/>
        </w:rPr>
      </w:pPr>
      <w:r>
        <w:rPr>
          <w:b/>
          <w:sz w:val="28"/>
          <w:szCs w:val="28"/>
        </w:rPr>
        <w:t>Names for Town Ball Fields/Cobb’s Pond Building</w:t>
      </w:r>
    </w:p>
    <w:p w:rsidR="00CC0EB8" w:rsidRDefault="00CC0EB8" w:rsidP="00755E92">
      <w:pPr>
        <w:rPr>
          <w:b/>
          <w:sz w:val="28"/>
          <w:szCs w:val="28"/>
        </w:rPr>
      </w:pPr>
    </w:p>
    <w:p w:rsidR="00755E92" w:rsidRDefault="00755E92" w:rsidP="00755E92">
      <w:r>
        <w:t>The Committee discussed naming the various ball fields and the Cobb’s Pond Multipurpose Building. Currently, the ball fields are named Town Field, Field A, Field B, and the Art Walker. The Committee thought this was a good idea but it will need further discussion.</w:t>
      </w:r>
    </w:p>
    <w:p w:rsidR="004329A9" w:rsidRDefault="004329A9" w:rsidP="00776F1D"/>
    <w:p w:rsidR="009D3F88" w:rsidRPr="00236439" w:rsidRDefault="009D3F88" w:rsidP="00776F1D">
      <w:proofErr w:type="spellStart"/>
      <w:r w:rsidRPr="00236439">
        <w:t>Councillor</w:t>
      </w:r>
      <w:proofErr w:type="spellEnd"/>
      <w:r w:rsidRPr="00236439">
        <w:t xml:space="preserve"> Lorenzen suggested that this item be put on his upcoming Heritage Committee meeting.</w:t>
      </w: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6951C9">
        <w:t>Anstey</w:t>
      </w:r>
      <w:r>
        <w:t>.</w:t>
      </w:r>
    </w:p>
    <w:p w:rsidR="004A2343" w:rsidRPr="003978F9" w:rsidRDefault="004A2343" w:rsidP="004A2343"/>
    <w:p w:rsidR="006C11D3" w:rsidRDefault="005566AD" w:rsidP="004A2343">
      <w:r>
        <w:t>The Economic Development Committ</w:t>
      </w:r>
      <w:r w:rsidR="004A2343">
        <w:t xml:space="preserve">ee meeting was held on </w:t>
      </w:r>
      <w:r w:rsidR="0068555C">
        <w:t>April 6</w:t>
      </w:r>
      <w:r w:rsidR="00530C8E">
        <w:t>,</w:t>
      </w:r>
      <w:r w:rsidR="006C11D3">
        <w:t xml:space="preserve"> 201</w:t>
      </w:r>
      <w:r w:rsidR="00530C8E">
        <w:t>5</w:t>
      </w:r>
      <w:r w:rsidR="004A2343">
        <w:t xml:space="preserve">.  The meeting was chaired by </w:t>
      </w:r>
      <w:r w:rsidR="00A56715">
        <w:t>R. Anstey</w:t>
      </w:r>
      <w:r w:rsidR="003A0439">
        <w:t xml:space="preserve">, </w:t>
      </w:r>
      <w:proofErr w:type="spellStart"/>
      <w:r w:rsidR="003A0439">
        <w:t>Councillor</w:t>
      </w:r>
      <w:proofErr w:type="spellEnd"/>
      <w:r w:rsidR="004A2343">
        <w:t>.  Other members present included:</w:t>
      </w:r>
      <w:r w:rsidR="00AC751D">
        <w:t xml:space="preserve"> </w:t>
      </w:r>
      <w:r w:rsidR="00A56715">
        <w:t xml:space="preserve">S. </w:t>
      </w:r>
      <w:proofErr w:type="spellStart"/>
      <w:r w:rsidR="00A56715">
        <w:t>McBreairty</w:t>
      </w:r>
      <w:proofErr w:type="spellEnd"/>
      <w:r w:rsidR="00A56715">
        <w:t xml:space="preserve">, </w:t>
      </w:r>
      <w:proofErr w:type="spellStart"/>
      <w:r w:rsidR="00A56715">
        <w:t>Councillor</w:t>
      </w:r>
      <w:proofErr w:type="spellEnd"/>
      <w:r w:rsidR="00A56715">
        <w:t xml:space="preserve">; </w:t>
      </w:r>
      <w:r w:rsidR="005465C8">
        <w:t>B. Dove</w:t>
      </w:r>
      <w:r w:rsidR="009C6A3F">
        <w:t xml:space="preserve">, </w:t>
      </w:r>
      <w:proofErr w:type="spellStart"/>
      <w:r w:rsidR="009C6A3F">
        <w:t>Councillor</w:t>
      </w:r>
      <w:proofErr w:type="spellEnd"/>
      <w:r w:rsidR="009C6A3F">
        <w:t>;</w:t>
      </w:r>
      <w:r w:rsidR="005465C8">
        <w:t xml:space="preserve"> </w:t>
      </w:r>
      <w:r w:rsidR="00A56715">
        <w:t>R. Locke, M</w:t>
      </w:r>
      <w:r w:rsidR="008A4F16">
        <w:t>anager of Economic Development.</w:t>
      </w:r>
    </w:p>
    <w:p w:rsidR="008A4F16" w:rsidRDefault="008A4F16" w:rsidP="004A2343"/>
    <w:p w:rsidR="009B159D" w:rsidRDefault="004A2343" w:rsidP="004A2343">
      <w:pPr>
        <w:jc w:val="left"/>
      </w:pPr>
      <w:r>
        <w:t>The following items were discussed:</w:t>
      </w:r>
    </w:p>
    <w:p w:rsidR="00A56715" w:rsidRDefault="00A56715" w:rsidP="004A2343">
      <w:pPr>
        <w:jc w:val="left"/>
      </w:pPr>
    </w:p>
    <w:p w:rsidR="00E25DC4" w:rsidRDefault="00E25DC4" w:rsidP="00E25DC4">
      <w:pPr>
        <w:rPr>
          <w:b/>
          <w:bCs/>
          <w:iCs/>
          <w:sz w:val="28"/>
          <w:szCs w:val="28"/>
        </w:rPr>
      </w:pPr>
      <w:r>
        <w:rPr>
          <w:b/>
          <w:bCs/>
          <w:iCs/>
          <w:sz w:val="28"/>
          <w:szCs w:val="28"/>
        </w:rPr>
        <w:t>Expressions of interest for market kiosks update</w:t>
      </w:r>
    </w:p>
    <w:p w:rsidR="00E25DC4" w:rsidRDefault="00E25DC4" w:rsidP="00E25DC4">
      <w:pPr>
        <w:rPr>
          <w:b/>
          <w:bCs/>
          <w:iCs/>
          <w:sz w:val="28"/>
          <w:szCs w:val="28"/>
        </w:rPr>
      </w:pPr>
    </w:p>
    <w:p w:rsidR="00E25DC4" w:rsidRDefault="00E25DC4" w:rsidP="00E25DC4">
      <w:pPr>
        <w:rPr>
          <w:bCs/>
          <w:iCs/>
        </w:rPr>
      </w:pPr>
      <w:r>
        <w:rPr>
          <w:bCs/>
          <w:iCs/>
        </w:rPr>
        <w:t>The Committee were advised that there have been no expressions of interest for the use of the Market kiosks. When first posted on our Facebook page on February 10</w:t>
      </w:r>
      <w:r w:rsidRPr="00E6070C">
        <w:rPr>
          <w:bCs/>
          <w:iCs/>
          <w:vertAlign w:val="superscript"/>
        </w:rPr>
        <w:t>th</w:t>
      </w:r>
      <w:r>
        <w:rPr>
          <w:bCs/>
          <w:iCs/>
        </w:rPr>
        <w:t>, some residents initially thought that Council was trying to divest of these assets on a cost-recovery basis. However; the Committee’s intention was to hear ideas regarding the periodic use of these kiosks along with a cost-recovery plan. The cost-recovery plan would be directly related to the Council’s cost of transporting, setting-up and securing sites.</w:t>
      </w:r>
    </w:p>
    <w:p w:rsidR="00E25DC4" w:rsidRDefault="00E25DC4" w:rsidP="00E25DC4">
      <w:pPr>
        <w:rPr>
          <w:bCs/>
          <w:iCs/>
        </w:rPr>
      </w:pPr>
      <w:r>
        <w:rPr>
          <w:bCs/>
          <w:iCs/>
        </w:rPr>
        <w:lastRenderedPageBreak/>
        <w:t xml:space="preserve">This notification has also been advertised in the </w:t>
      </w:r>
      <w:r w:rsidRPr="00380425">
        <w:rPr>
          <w:bCs/>
          <w:i/>
          <w:iCs/>
        </w:rPr>
        <w:t>Beacon</w:t>
      </w:r>
      <w:r>
        <w:rPr>
          <w:bCs/>
          <w:iCs/>
        </w:rPr>
        <w:t xml:space="preserve"> since February 19</w:t>
      </w:r>
      <w:r w:rsidRPr="00E6070C">
        <w:rPr>
          <w:bCs/>
          <w:iCs/>
          <w:vertAlign w:val="superscript"/>
        </w:rPr>
        <w:t>th</w:t>
      </w:r>
      <w:r>
        <w:rPr>
          <w:bCs/>
          <w:iCs/>
        </w:rPr>
        <w:t>. The Committee would still like to invite residents/groups to present their plans during a future Committee meeting.</w:t>
      </w:r>
    </w:p>
    <w:p w:rsidR="00E25DC4" w:rsidRDefault="00E25DC4" w:rsidP="00E25DC4">
      <w:pPr>
        <w:rPr>
          <w:bCs/>
          <w:iCs/>
        </w:rPr>
      </w:pPr>
    </w:p>
    <w:p w:rsidR="00E25DC4" w:rsidRDefault="00E25DC4" w:rsidP="00E25DC4">
      <w:pPr>
        <w:rPr>
          <w:bCs/>
          <w:iCs/>
        </w:rPr>
      </w:pPr>
      <w:r>
        <w:rPr>
          <w:bCs/>
          <w:iCs/>
        </w:rPr>
        <w:t>The Committee also discussed the possibility of setting up the kiosks in a temporary site to gauge interest from residents and/or other groups.</w:t>
      </w:r>
    </w:p>
    <w:p w:rsidR="00E25DC4" w:rsidRDefault="00E25DC4" w:rsidP="00E25DC4">
      <w:pPr>
        <w:rPr>
          <w:bCs/>
          <w:iCs/>
        </w:rPr>
      </w:pPr>
    </w:p>
    <w:p w:rsidR="00E25DC4" w:rsidRDefault="00E25DC4" w:rsidP="00E25DC4">
      <w:pPr>
        <w:rPr>
          <w:bCs/>
          <w:iCs/>
        </w:rPr>
      </w:pPr>
      <w:r>
        <w:rPr>
          <w:bCs/>
          <w:iCs/>
        </w:rPr>
        <w:t>The Committee asked staff to identify potential sites to set up a few kiosks.</w:t>
      </w:r>
    </w:p>
    <w:p w:rsidR="00E25DC4" w:rsidRDefault="00E25DC4" w:rsidP="00E25DC4">
      <w:pPr>
        <w:rPr>
          <w:bCs/>
          <w:iCs/>
        </w:rPr>
      </w:pPr>
    </w:p>
    <w:p w:rsidR="00E25DC4" w:rsidRDefault="00E25DC4" w:rsidP="00E25DC4">
      <w:pPr>
        <w:rPr>
          <w:bCs/>
          <w:iCs/>
        </w:rPr>
      </w:pPr>
      <w:r>
        <w:rPr>
          <w:bCs/>
          <w:iCs/>
        </w:rPr>
        <w:t xml:space="preserve">If you are interested in discussing ideas during a future Committee meeting, please contact our Manager of Development at 651-5912.  </w:t>
      </w:r>
    </w:p>
    <w:p w:rsidR="00E25DC4" w:rsidRDefault="00E25DC4" w:rsidP="00E25DC4">
      <w:pPr>
        <w:rPr>
          <w:b/>
          <w:bCs/>
          <w:iCs/>
          <w:sz w:val="28"/>
          <w:szCs w:val="28"/>
        </w:rPr>
      </w:pPr>
    </w:p>
    <w:p w:rsidR="00E25DC4" w:rsidRDefault="00E25DC4" w:rsidP="00E25DC4">
      <w:pPr>
        <w:rPr>
          <w:b/>
          <w:bCs/>
          <w:iCs/>
          <w:sz w:val="28"/>
          <w:szCs w:val="28"/>
        </w:rPr>
      </w:pPr>
      <w:r>
        <w:rPr>
          <w:b/>
          <w:bCs/>
          <w:iCs/>
          <w:sz w:val="28"/>
          <w:szCs w:val="28"/>
        </w:rPr>
        <w:t xml:space="preserve">HBB Application-16 </w:t>
      </w:r>
      <w:proofErr w:type="spellStart"/>
      <w:r>
        <w:rPr>
          <w:b/>
          <w:bCs/>
          <w:iCs/>
          <w:sz w:val="28"/>
          <w:szCs w:val="28"/>
        </w:rPr>
        <w:t>Brochen</w:t>
      </w:r>
      <w:proofErr w:type="spellEnd"/>
      <w:r>
        <w:rPr>
          <w:b/>
          <w:bCs/>
          <w:iCs/>
          <w:sz w:val="28"/>
          <w:szCs w:val="28"/>
        </w:rPr>
        <w:t xml:space="preserve"> Street</w:t>
      </w:r>
    </w:p>
    <w:p w:rsidR="00E25DC4" w:rsidRDefault="00E25DC4" w:rsidP="00E25DC4">
      <w:r>
        <w:t>T</w:t>
      </w:r>
      <w:r w:rsidRPr="00892FED">
        <w:t xml:space="preserve">he Committee </w:t>
      </w:r>
      <w:r>
        <w:t xml:space="preserve">reviewed an application from the resident of 16 </w:t>
      </w:r>
      <w:proofErr w:type="spellStart"/>
      <w:r>
        <w:t>Brochen</w:t>
      </w:r>
      <w:proofErr w:type="spellEnd"/>
      <w:r>
        <w:t xml:space="preserve"> Street</w:t>
      </w:r>
      <w:r w:rsidRPr="00892FED">
        <w:t>.</w:t>
      </w:r>
    </w:p>
    <w:p w:rsidR="00E25DC4" w:rsidRPr="00B64E69" w:rsidRDefault="00E25DC4" w:rsidP="00E25DC4"/>
    <w:p w:rsidR="00E25DC4" w:rsidRPr="00B64E69" w:rsidRDefault="00E25DC4" w:rsidP="00E25DC4">
      <w:r w:rsidRPr="00892FED">
        <w:t>WHEREAS an application has been received</w:t>
      </w:r>
      <w:r>
        <w:t xml:space="preserve"> from “Here We Grow” to operate a child care business;</w:t>
      </w:r>
    </w:p>
    <w:p w:rsidR="00E25DC4" w:rsidRDefault="00E25DC4" w:rsidP="00E25DC4"/>
    <w:p w:rsidR="00E25DC4" w:rsidRDefault="00E25DC4" w:rsidP="00E25DC4">
      <w:r w:rsidRPr="00892FED">
        <w:t>AND WHEREAS the advertising and discretionary use notices were posted with no objections received by the deadline date of</w:t>
      </w:r>
      <w:r>
        <w:t xml:space="preserve"> March 30</w:t>
      </w:r>
      <w:r w:rsidRPr="00992CC1">
        <w:rPr>
          <w:vertAlign w:val="superscript"/>
        </w:rPr>
        <w:t>th</w:t>
      </w:r>
      <w:r>
        <w:t>, 2015</w:t>
      </w:r>
      <w:r w:rsidRPr="00892FED">
        <w:t xml:space="preserve"> and it meets all of the Town of Gander’s Development Regulations</w:t>
      </w:r>
      <w:r>
        <w:t>;</w:t>
      </w:r>
    </w:p>
    <w:p w:rsidR="00757404" w:rsidRDefault="00757404" w:rsidP="00E25DC4"/>
    <w:p w:rsidR="00757404" w:rsidRPr="00757404" w:rsidRDefault="00757404" w:rsidP="00E25DC4">
      <w:pPr>
        <w:rPr>
          <w:b/>
          <w:sz w:val="26"/>
          <w:szCs w:val="26"/>
        </w:rPr>
      </w:pPr>
      <w:r w:rsidRPr="00757404">
        <w:rPr>
          <w:b/>
          <w:sz w:val="26"/>
          <w:szCs w:val="26"/>
        </w:rPr>
        <w:t>Motion #15-066</w:t>
      </w:r>
    </w:p>
    <w:p w:rsidR="00757404" w:rsidRPr="00757404" w:rsidRDefault="00757404" w:rsidP="00E25DC4">
      <w:pPr>
        <w:rPr>
          <w:b/>
          <w:sz w:val="26"/>
          <w:szCs w:val="26"/>
        </w:rPr>
      </w:pPr>
      <w:r w:rsidRPr="00757404">
        <w:rPr>
          <w:b/>
          <w:sz w:val="26"/>
          <w:szCs w:val="26"/>
        </w:rPr>
        <w:t xml:space="preserve">HBB Application – 16 </w:t>
      </w:r>
      <w:proofErr w:type="spellStart"/>
      <w:r w:rsidRPr="00757404">
        <w:rPr>
          <w:b/>
          <w:sz w:val="26"/>
          <w:szCs w:val="26"/>
        </w:rPr>
        <w:t>Brochen</w:t>
      </w:r>
      <w:proofErr w:type="spellEnd"/>
      <w:r w:rsidRPr="00757404">
        <w:rPr>
          <w:b/>
          <w:sz w:val="26"/>
          <w:szCs w:val="26"/>
        </w:rPr>
        <w:t xml:space="preserve"> Street</w:t>
      </w:r>
    </w:p>
    <w:p w:rsidR="00E25DC4" w:rsidRDefault="00E25DC4" w:rsidP="00E25DC4"/>
    <w:p w:rsidR="00E25DC4" w:rsidRDefault="00757404" w:rsidP="00E25DC4">
      <w:r>
        <w:t xml:space="preserve">Moved by </w:t>
      </w:r>
      <w:proofErr w:type="spellStart"/>
      <w:r>
        <w:t>Councillor</w:t>
      </w:r>
      <w:proofErr w:type="spellEnd"/>
      <w:r>
        <w:t xml:space="preserve"> Anstey and seconded by </w:t>
      </w:r>
      <w:proofErr w:type="spellStart"/>
      <w:r>
        <w:t>Councillor</w:t>
      </w:r>
      <w:proofErr w:type="spellEnd"/>
      <w:r>
        <w:t xml:space="preserve"> Dove</w:t>
      </w:r>
      <w:r w:rsidR="00E25DC4" w:rsidRPr="00892FED">
        <w:t xml:space="preserve"> </w:t>
      </w:r>
      <w:r w:rsidR="00E25DC4">
        <w:t>that “Here We Grow”</w:t>
      </w:r>
      <w:r w:rsidR="00E25DC4" w:rsidRPr="00892FED">
        <w:t xml:space="preserve"> be permitted to operate a </w:t>
      </w:r>
      <w:r w:rsidR="00E25DC4">
        <w:t xml:space="preserve">child care business from 16 </w:t>
      </w:r>
      <w:proofErr w:type="spellStart"/>
      <w:r w:rsidR="00E25DC4">
        <w:t>Brochen</w:t>
      </w:r>
      <w:proofErr w:type="spellEnd"/>
      <w:r w:rsidR="00E25DC4">
        <w:t xml:space="preserve"> Street. </w:t>
      </w:r>
    </w:p>
    <w:p w:rsidR="00757404" w:rsidRDefault="00757404" w:rsidP="00E25DC4"/>
    <w:p w:rsidR="00757404" w:rsidRDefault="00757404" w:rsidP="00E25DC4">
      <w:r>
        <w:tab/>
      </w:r>
      <w:r>
        <w:tab/>
        <w:t xml:space="preserve">In </w:t>
      </w:r>
      <w:proofErr w:type="spellStart"/>
      <w:r>
        <w:t>Favour</w:t>
      </w:r>
      <w:proofErr w:type="spellEnd"/>
      <w:r>
        <w:t>:</w:t>
      </w:r>
      <w:r>
        <w:tab/>
        <w:t>5</w:t>
      </w:r>
      <w:r>
        <w:tab/>
        <w:t>Opposing:</w:t>
      </w:r>
      <w:r>
        <w:tab/>
        <w:t>0</w:t>
      </w:r>
    </w:p>
    <w:p w:rsidR="00757404" w:rsidRDefault="00757404" w:rsidP="00E25DC4"/>
    <w:p w:rsidR="00757404" w:rsidRDefault="00757404" w:rsidP="00E25DC4">
      <w:r w:rsidRPr="00757404">
        <w:rPr>
          <w:b/>
        </w:rPr>
        <w:t>Decision:</w:t>
      </w:r>
      <w:r w:rsidRPr="00757404">
        <w:rPr>
          <w:b/>
        </w:rPr>
        <w:tab/>
      </w:r>
      <w:r>
        <w:t>Motion carried.</w:t>
      </w:r>
    </w:p>
    <w:p w:rsidR="00E25DC4" w:rsidRDefault="00E25DC4" w:rsidP="00E25DC4">
      <w:pPr>
        <w:rPr>
          <w:b/>
          <w:sz w:val="28"/>
          <w:szCs w:val="28"/>
        </w:rPr>
      </w:pPr>
    </w:p>
    <w:p w:rsidR="00E25DC4" w:rsidRDefault="00E25DC4" w:rsidP="00E25DC4">
      <w:pPr>
        <w:rPr>
          <w:b/>
          <w:sz w:val="28"/>
          <w:szCs w:val="28"/>
        </w:rPr>
      </w:pPr>
      <w:r>
        <w:rPr>
          <w:b/>
          <w:sz w:val="28"/>
          <w:szCs w:val="28"/>
        </w:rPr>
        <w:t>Changes to Gander International Airport Authority (GIAA) By-laws</w:t>
      </w:r>
    </w:p>
    <w:p w:rsidR="00E25DC4" w:rsidRDefault="00E25DC4" w:rsidP="00E25DC4">
      <w:pPr>
        <w:rPr>
          <w:b/>
          <w:sz w:val="28"/>
          <w:szCs w:val="28"/>
        </w:rPr>
      </w:pPr>
    </w:p>
    <w:p w:rsidR="00E25DC4" w:rsidRDefault="00E25DC4" w:rsidP="00E25DC4">
      <w:r>
        <w:t>The Committee reviewed correspondence from the GIAA that advised changes to their by-laws that will be considered at their Annual General Meeting on May 6, 2015.</w:t>
      </w:r>
    </w:p>
    <w:p w:rsidR="00E25DC4" w:rsidRDefault="00E25DC4" w:rsidP="00E25DC4"/>
    <w:p w:rsidR="00E25DC4" w:rsidRDefault="00E25DC4" w:rsidP="00E25DC4">
      <w:r>
        <w:t xml:space="preserve">In effect, the proposed change would allow for a new member to be nominated and elected as a Director at </w:t>
      </w:r>
      <w:r>
        <w:rPr>
          <w:b/>
        </w:rPr>
        <w:t>ANY</w:t>
      </w:r>
      <w:r>
        <w:t xml:space="preserve"> meeting of the Director’s meetings. </w:t>
      </w:r>
    </w:p>
    <w:p w:rsidR="00E25DC4" w:rsidRDefault="00E25DC4" w:rsidP="00E25DC4"/>
    <w:p w:rsidR="00E25DC4" w:rsidRDefault="00E25DC4" w:rsidP="00E25DC4">
      <w:r>
        <w:t xml:space="preserve">Currently, the by-law allows for Council to nominate potential Directors which </w:t>
      </w:r>
      <w:r w:rsidRPr="00A05428">
        <w:rPr>
          <w:b/>
        </w:rPr>
        <w:t>can only</w:t>
      </w:r>
      <w:r>
        <w:rPr>
          <w:b/>
        </w:rPr>
        <w:t xml:space="preserve"> then</w:t>
      </w:r>
      <w:r w:rsidRPr="00A05428">
        <w:rPr>
          <w:b/>
        </w:rPr>
        <w:t xml:space="preserve"> be elected at the</w:t>
      </w:r>
      <w:r>
        <w:rPr>
          <w:b/>
        </w:rPr>
        <w:t>ir Annual General Meeting.</w:t>
      </w:r>
    </w:p>
    <w:p w:rsidR="00E25DC4" w:rsidRDefault="00E25DC4" w:rsidP="00E25DC4"/>
    <w:p w:rsidR="00E25DC4" w:rsidRDefault="00E25DC4" w:rsidP="00E25DC4">
      <w:pPr>
        <w:rPr>
          <w:rFonts w:eastAsia="Times New Roman"/>
        </w:rPr>
      </w:pPr>
      <w:r>
        <w:rPr>
          <w:rFonts w:eastAsia="Times New Roman"/>
        </w:rPr>
        <w:lastRenderedPageBreak/>
        <w:t>This change would allow the Airport Authority Board to</w:t>
      </w:r>
      <w:r w:rsidRPr="00A05428">
        <w:rPr>
          <w:rFonts w:eastAsia="Times New Roman"/>
        </w:rPr>
        <w:t xml:space="preserve"> accept nominees at any time of the year</w:t>
      </w:r>
      <w:r>
        <w:rPr>
          <w:rFonts w:eastAsia="Times New Roman"/>
        </w:rPr>
        <w:t xml:space="preserve"> in an effort to </w:t>
      </w:r>
      <w:r w:rsidRPr="00A05428">
        <w:rPr>
          <w:rFonts w:eastAsia="Times New Roman"/>
        </w:rPr>
        <w:t>maintain continuity and ensure stakeholders are represented at all times.</w:t>
      </w:r>
    </w:p>
    <w:p w:rsidR="00E25DC4" w:rsidRDefault="00E25DC4" w:rsidP="00E25DC4">
      <w:pPr>
        <w:rPr>
          <w:rFonts w:eastAsia="Times New Roman"/>
        </w:rPr>
      </w:pPr>
    </w:p>
    <w:p w:rsidR="00E25DC4" w:rsidRDefault="00E25DC4" w:rsidP="00E25DC4">
      <w:pPr>
        <w:rPr>
          <w:rFonts w:eastAsia="Times New Roman"/>
          <w:b/>
          <w:sz w:val="28"/>
          <w:szCs w:val="28"/>
        </w:rPr>
      </w:pPr>
      <w:r>
        <w:rPr>
          <w:rFonts w:eastAsia="Times New Roman"/>
          <w:b/>
          <w:sz w:val="28"/>
          <w:szCs w:val="28"/>
        </w:rPr>
        <w:t xml:space="preserve">Directional Signage </w:t>
      </w:r>
    </w:p>
    <w:p w:rsidR="00E25DC4" w:rsidRDefault="00E25DC4" w:rsidP="00E25DC4">
      <w:pPr>
        <w:rPr>
          <w:rFonts w:eastAsia="Times New Roman"/>
          <w:b/>
          <w:sz w:val="28"/>
          <w:szCs w:val="28"/>
        </w:rPr>
      </w:pPr>
    </w:p>
    <w:p w:rsidR="006A7132" w:rsidRDefault="00E25DC4" w:rsidP="00E25DC4">
      <w:r>
        <w:rPr>
          <w:rFonts w:eastAsia="Times New Roman"/>
        </w:rPr>
        <w:t xml:space="preserve">The Committee brought forward the need for directional signage within the community. They advised staff to research whether or not similar projects that have been completed, best practices from other municipalities as well as potential funding options.  </w:t>
      </w: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757404">
        <w:t>March 31</w:t>
      </w:r>
      <w:r w:rsidR="00455D37">
        <w:t>, 201</w:t>
      </w:r>
      <w:r w:rsidR="001D4CDA">
        <w:t>5</w:t>
      </w:r>
      <w:r>
        <w:t xml:space="preserve">.  The meeting was chaired by </w:t>
      </w:r>
      <w:r w:rsidR="00757404">
        <w:t>S</w:t>
      </w:r>
      <w:r w:rsidR="00A512BB">
        <w:t xml:space="preserve">. </w:t>
      </w:r>
      <w:proofErr w:type="spellStart"/>
      <w:r w:rsidR="00757404">
        <w:t>McBreairty</w:t>
      </w:r>
      <w:proofErr w:type="spellEnd"/>
      <w:r w:rsidR="00AE53C5">
        <w:t xml:space="preserve">, </w:t>
      </w:r>
      <w:proofErr w:type="spellStart"/>
      <w:r w:rsidR="00AE53C5">
        <w:t>Councillor</w:t>
      </w:r>
      <w:proofErr w:type="spellEnd"/>
      <w:r>
        <w:t>.  Other members present included:</w:t>
      </w:r>
      <w:r w:rsidR="00DE1A97">
        <w:t xml:space="preserve"> </w:t>
      </w:r>
      <w:r w:rsidR="00A512BB">
        <w:t xml:space="preserve">C. Abbott, Deputy Mayor; </w:t>
      </w:r>
      <w:r w:rsidR="00757404">
        <w:t>K.</w:t>
      </w:r>
      <w:r w:rsidR="00A512BB">
        <w:t xml:space="preserve"> Sceviour, Special Event Coordinator.</w:t>
      </w:r>
    </w:p>
    <w:p w:rsidR="00415EDF" w:rsidRDefault="00415EDF" w:rsidP="00BC6DD1"/>
    <w:p w:rsidR="00701ECB" w:rsidRDefault="00BC6DD1" w:rsidP="00BC6DD1">
      <w:pPr>
        <w:jc w:val="left"/>
      </w:pPr>
      <w:r>
        <w:t>The following items were discussed:</w:t>
      </w:r>
    </w:p>
    <w:p w:rsidR="00717218" w:rsidRDefault="00717218" w:rsidP="00BC6DD1">
      <w:pPr>
        <w:jc w:val="left"/>
      </w:pPr>
    </w:p>
    <w:p w:rsidR="002E5F68" w:rsidRDefault="002E5F68" w:rsidP="002E5F68">
      <w:pPr>
        <w:rPr>
          <w:b/>
          <w:sz w:val="28"/>
          <w:szCs w:val="28"/>
        </w:rPr>
      </w:pPr>
      <w:r>
        <w:rPr>
          <w:b/>
          <w:sz w:val="28"/>
          <w:szCs w:val="28"/>
        </w:rPr>
        <w:t>Destination Gander Quarterly Update</w:t>
      </w:r>
    </w:p>
    <w:p w:rsidR="002E5F68" w:rsidRPr="00535AFD" w:rsidRDefault="002E5F68" w:rsidP="002E5F68">
      <w:pPr>
        <w:rPr>
          <w:b/>
          <w:sz w:val="28"/>
          <w:szCs w:val="28"/>
        </w:rPr>
      </w:pPr>
    </w:p>
    <w:p w:rsidR="002E5F68" w:rsidRPr="00E02B03" w:rsidRDefault="002E5F68" w:rsidP="002E5F68">
      <w:pPr>
        <w:pStyle w:val="NoSpacing"/>
        <w:jc w:val="both"/>
        <w:rPr>
          <w:sz w:val="24"/>
          <w:szCs w:val="24"/>
        </w:rPr>
      </w:pPr>
      <w:r w:rsidRPr="00E02B03">
        <w:rPr>
          <w:sz w:val="24"/>
          <w:szCs w:val="24"/>
        </w:rPr>
        <w:t xml:space="preserve">The Marketing Manager of Destination Gander met with the Committee to give a quarterly update. </w:t>
      </w:r>
      <w:r>
        <w:rPr>
          <w:sz w:val="24"/>
          <w:szCs w:val="24"/>
        </w:rPr>
        <w:t>They were advised that o</w:t>
      </w:r>
      <w:r w:rsidRPr="00E02B03">
        <w:rPr>
          <w:sz w:val="24"/>
          <w:szCs w:val="24"/>
        </w:rPr>
        <w:t xml:space="preserve">ver the past three months, Destination Gander has worked on numerous projects such as </w:t>
      </w:r>
      <w:proofErr w:type="spellStart"/>
      <w:r w:rsidRPr="00E02B03">
        <w:rPr>
          <w:sz w:val="24"/>
          <w:szCs w:val="24"/>
        </w:rPr>
        <w:t>Snowfari</w:t>
      </w:r>
      <w:proofErr w:type="spellEnd"/>
      <w:r w:rsidRPr="00E02B03">
        <w:rPr>
          <w:sz w:val="24"/>
          <w:szCs w:val="24"/>
        </w:rPr>
        <w:t xml:space="preserve">, Hospitality Newfoundland and Labrador Convention as a member of the host committee, </w:t>
      </w:r>
      <w:r>
        <w:rPr>
          <w:sz w:val="24"/>
          <w:szCs w:val="24"/>
        </w:rPr>
        <w:t xml:space="preserve">a member </w:t>
      </w:r>
      <w:r w:rsidRPr="00E02B03">
        <w:rPr>
          <w:sz w:val="24"/>
          <w:szCs w:val="24"/>
        </w:rPr>
        <w:t>o</w:t>
      </w:r>
      <w:r>
        <w:rPr>
          <w:sz w:val="24"/>
          <w:szCs w:val="24"/>
        </w:rPr>
        <w:t>f</w:t>
      </w:r>
      <w:r w:rsidRPr="00E02B03">
        <w:rPr>
          <w:sz w:val="24"/>
          <w:szCs w:val="24"/>
        </w:rPr>
        <w:t xml:space="preserve"> the Adventure Central Board and </w:t>
      </w:r>
      <w:r>
        <w:rPr>
          <w:sz w:val="24"/>
          <w:szCs w:val="24"/>
        </w:rPr>
        <w:t xml:space="preserve">continues to </w:t>
      </w:r>
      <w:r w:rsidRPr="00E02B03">
        <w:rPr>
          <w:sz w:val="24"/>
          <w:szCs w:val="24"/>
        </w:rPr>
        <w:t>work on the upcoming Quad-a-</w:t>
      </w:r>
      <w:proofErr w:type="spellStart"/>
      <w:r w:rsidRPr="00E02B03">
        <w:rPr>
          <w:sz w:val="24"/>
          <w:szCs w:val="24"/>
        </w:rPr>
        <w:t>Poolza</w:t>
      </w:r>
      <w:proofErr w:type="spellEnd"/>
      <w:r w:rsidRPr="00E02B03">
        <w:rPr>
          <w:sz w:val="24"/>
          <w:szCs w:val="24"/>
        </w:rPr>
        <w:t xml:space="preserve"> and the Ride for Sight</w:t>
      </w:r>
      <w:r>
        <w:rPr>
          <w:sz w:val="24"/>
          <w:szCs w:val="24"/>
        </w:rPr>
        <w:t xml:space="preserve"> events</w:t>
      </w:r>
      <w:r w:rsidRPr="00E02B03">
        <w:rPr>
          <w:sz w:val="24"/>
          <w:szCs w:val="24"/>
        </w:rPr>
        <w:t xml:space="preserve">. </w:t>
      </w:r>
    </w:p>
    <w:p w:rsidR="002E5F68" w:rsidRPr="00E02B03" w:rsidRDefault="002E5F68" w:rsidP="002E5F68">
      <w:pPr>
        <w:pStyle w:val="NoSpacing"/>
        <w:jc w:val="both"/>
        <w:rPr>
          <w:sz w:val="24"/>
          <w:szCs w:val="24"/>
        </w:rPr>
      </w:pPr>
    </w:p>
    <w:p w:rsidR="002E5F68" w:rsidRPr="00E02B03" w:rsidRDefault="002E5F68" w:rsidP="002E5F68">
      <w:pPr>
        <w:pStyle w:val="NoSpacing"/>
        <w:jc w:val="both"/>
        <w:rPr>
          <w:sz w:val="24"/>
          <w:szCs w:val="24"/>
        </w:rPr>
      </w:pPr>
      <w:r>
        <w:rPr>
          <w:sz w:val="24"/>
          <w:szCs w:val="24"/>
        </w:rPr>
        <w:t>The Committee were also advised that i</w:t>
      </w:r>
      <w:r w:rsidRPr="00E02B03">
        <w:rPr>
          <w:sz w:val="24"/>
          <w:szCs w:val="24"/>
        </w:rPr>
        <w:t xml:space="preserve">n the coming months, Destination Gander will </w:t>
      </w:r>
      <w:r>
        <w:rPr>
          <w:sz w:val="24"/>
          <w:szCs w:val="24"/>
        </w:rPr>
        <w:t xml:space="preserve">be </w:t>
      </w:r>
      <w:r w:rsidRPr="00E02B03">
        <w:rPr>
          <w:sz w:val="24"/>
          <w:szCs w:val="24"/>
        </w:rPr>
        <w:t>attend</w:t>
      </w:r>
      <w:r>
        <w:rPr>
          <w:sz w:val="24"/>
          <w:szCs w:val="24"/>
        </w:rPr>
        <w:t xml:space="preserve">ing, the Newfoundland Sportsman Outdoor Expo and, in conjunction with the Town of Gander, The Downhome Expo, tradeshows being held in St. John’s, to promote </w:t>
      </w:r>
      <w:r w:rsidRPr="00E02B03">
        <w:rPr>
          <w:sz w:val="24"/>
          <w:szCs w:val="24"/>
        </w:rPr>
        <w:t>Gander</w:t>
      </w:r>
      <w:r>
        <w:rPr>
          <w:sz w:val="24"/>
          <w:szCs w:val="24"/>
        </w:rPr>
        <w:t xml:space="preserve">, its upcoming events and attractions.  </w:t>
      </w:r>
    </w:p>
    <w:p w:rsidR="002E5F68" w:rsidRPr="00E02B03" w:rsidRDefault="002E5F68" w:rsidP="002E5F68">
      <w:pPr>
        <w:pStyle w:val="NoSpacing"/>
        <w:jc w:val="both"/>
        <w:rPr>
          <w:sz w:val="24"/>
          <w:szCs w:val="24"/>
        </w:rPr>
      </w:pPr>
    </w:p>
    <w:p w:rsidR="002E5F68" w:rsidRPr="00E02B03" w:rsidRDefault="002E5F68" w:rsidP="002E5F68">
      <w:pPr>
        <w:pStyle w:val="NoSpacing"/>
        <w:jc w:val="both"/>
        <w:rPr>
          <w:sz w:val="24"/>
          <w:szCs w:val="24"/>
        </w:rPr>
      </w:pPr>
      <w:r w:rsidRPr="00E02B03">
        <w:rPr>
          <w:sz w:val="24"/>
          <w:szCs w:val="24"/>
        </w:rPr>
        <w:t xml:space="preserve">Destination Gander also spoke about the Provincial Volleyball Tournament and the </w:t>
      </w:r>
      <w:r>
        <w:rPr>
          <w:sz w:val="24"/>
          <w:szCs w:val="24"/>
        </w:rPr>
        <w:t xml:space="preserve">scheduling issues </w:t>
      </w:r>
      <w:r w:rsidRPr="00E02B03">
        <w:rPr>
          <w:sz w:val="24"/>
          <w:szCs w:val="24"/>
        </w:rPr>
        <w:t xml:space="preserve">that occurred during the event due to last minute cancellations by schools in the region. This caused a number of </w:t>
      </w:r>
      <w:r>
        <w:rPr>
          <w:sz w:val="24"/>
          <w:szCs w:val="24"/>
        </w:rPr>
        <w:t>problems</w:t>
      </w:r>
      <w:r w:rsidRPr="00E02B03">
        <w:rPr>
          <w:sz w:val="24"/>
          <w:szCs w:val="24"/>
        </w:rPr>
        <w:t xml:space="preserve"> and has put </w:t>
      </w:r>
      <w:proofErr w:type="gramStart"/>
      <w:r w:rsidRPr="00E02B03">
        <w:rPr>
          <w:sz w:val="24"/>
          <w:szCs w:val="24"/>
        </w:rPr>
        <w:t>the of</w:t>
      </w:r>
      <w:proofErr w:type="gramEnd"/>
      <w:r w:rsidRPr="00E02B03">
        <w:rPr>
          <w:sz w:val="24"/>
          <w:szCs w:val="24"/>
        </w:rPr>
        <w:t xml:space="preserve"> hosting </w:t>
      </w:r>
      <w:r>
        <w:rPr>
          <w:sz w:val="24"/>
          <w:szCs w:val="24"/>
        </w:rPr>
        <w:t xml:space="preserve">future </w:t>
      </w:r>
      <w:r w:rsidRPr="00E02B03">
        <w:rPr>
          <w:sz w:val="24"/>
          <w:szCs w:val="24"/>
        </w:rPr>
        <w:t>event</w:t>
      </w:r>
      <w:r>
        <w:rPr>
          <w:sz w:val="24"/>
          <w:szCs w:val="24"/>
        </w:rPr>
        <w:t>s</w:t>
      </w:r>
      <w:r w:rsidRPr="00E02B03">
        <w:rPr>
          <w:sz w:val="24"/>
          <w:szCs w:val="24"/>
        </w:rPr>
        <w:t xml:space="preserve"> in the Central region in jeopardy. </w:t>
      </w:r>
      <w:r>
        <w:rPr>
          <w:sz w:val="24"/>
          <w:szCs w:val="24"/>
        </w:rPr>
        <w:t xml:space="preserve">The Committee were advised that </w:t>
      </w:r>
      <w:r w:rsidRPr="00E02B03">
        <w:rPr>
          <w:sz w:val="24"/>
          <w:szCs w:val="24"/>
        </w:rPr>
        <w:t xml:space="preserve">Destination Gander will be writing the </w:t>
      </w:r>
      <w:r>
        <w:rPr>
          <w:sz w:val="24"/>
          <w:szCs w:val="24"/>
        </w:rPr>
        <w:t>Newfoundland and Labrador English School Board</w:t>
      </w:r>
      <w:r w:rsidRPr="00E02B03">
        <w:rPr>
          <w:sz w:val="24"/>
          <w:szCs w:val="24"/>
        </w:rPr>
        <w:t xml:space="preserve"> to ask them for their cooperation in the future to ensure the region does not lose an event of this magnitude and</w:t>
      </w:r>
      <w:r>
        <w:rPr>
          <w:sz w:val="24"/>
          <w:szCs w:val="24"/>
        </w:rPr>
        <w:t xml:space="preserve"> have</w:t>
      </w:r>
      <w:r w:rsidRPr="00E02B03">
        <w:rPr>
          <w:sz w:val="24"/>
          <w:szCs w:val="24"/>
        </w:rPr>
        <w:t xml:space="preserve"> asked the Committee to do the same on behalf of the Town of Gander.  The Committee agreed and a letter will be written.</w:t>
      </w:r>
    </w:p>
    <w:p w:rsidR="002E5F68" w:rsidRPr="00E02B03" w:rsidRDefault="002E5F68" w:rsidP="002E5F68">
      <w:pPr>
        <w:pStyle w:val="NoSpacing"/>
        <w:rPr>
          <w:sz w:val="24"/>
          <w:szCs w:val="24"/>
        </w:rPr>
      </w:pPr>
    </w:p>
    <w:p w:rsidR="002E5F68" w:rsidRPr="00E02B03" w:rsidRDefault="002E5F68" w:rsidP="002E5F68">
      <w:pPr>
        <w:pStyle w:val="NoSpacing"/>
        <w:rPr>
          <w:sz w:val="24"/>
          <w:szCs w:val="24"/>
        </w:rPr>
      </w:pPr>
      <w:r w:rsidRPr="00E02B03">
        <w:rPr>
          <w:sz w:val="24"/>
          <w:szCs w:val="24"/>
        </w:rPr>
        <w:t xml:space="preserve">The Committee thanked </w:t>
      </w:r>
      <w:r>
        <w:rPr>
          <w:sz w:val="24"/>
          <w:szCs w:val="24"/>
        </w:rPr>
        <w:t xml:space="preserve">the Marketing Manager </w:t>
      </w:r>
      <w:r w:rsidRPr="00E02B03">
        <w:rPr>
          <w:sz w:val="24"/>
          <w:szCs w:val="24"/>
        </w:rPr>
        <w:t>for the update.</w:t>
      </w:r>
    </w:p>
    <w:p w:rsidR="002E5F68" w:rsidRPr="00E02B03" w:rsidRDefault="002E5F68" w:rsidP="002E5F68">
      <w:pPr>
        <w:pStyle w:val="NoSpacing"/>
        <w:rPr>
          <w:sz w:val="24"/>
          <w:szCs w:val="24"/>
        </w:rPr>
      </w:pPr>
    </w:p>
    <w:p w:rsidR="002E5F68" w:rsidRPr="00E02B03" w:rsidRDefault="002E5F68" w:rsidP="002E5F68">
      <w:pPr>
        <w:pStyle w:val="NoSpacing"/>
        <w:rPr>
          <w:sz w:val="24"/>
          <w:szCs w:val="24"/>
        </w:rPr>
      </w:pPr>
      <w:r>
        <w:rPr>
          <w:sz w:val="24"/>
          <w:szCs w:val="24"/>
        </w:rPr>
        <w:lastRenderedPageBreak/>
        <w:t>The Marketing Manager l</w:t>
      </w:r>
      <w:r w:rsidRPr="00E02B03">
        <w:rPr>
          <w:sz w:val="24"/>
          <w:szCs w:val="24"/>
        </w:rPr>
        <w:t>eft the meeting at 4:10pm.</w:t>
      </w:r>
    </w:p>
    <w:p w:rsidR="002E5F68" w:rsidRDefault="002E5F68" w:rsidP="002E5F68"/>
    <w:p w:rsidR="002E5F68" w:rsidRPr="00E02B03" w:rsidRDefault="002E5F68" w:rsidP="002E5F68">
      <w:pPr>
        <w:rPr>
          <w:b/>
          <w:sz w:val="28"/>
          <w:szCs w:val="28"/>
        </w:rPr>
      </w:pPr>
      <w:r w:rsidRPr="00E02B03">
        <w:rPr>
          <w:b/>
          <w:sz w:val="28"/>
          <w:szCs w:val="28"/>
        </w:rPr>
        <w:t>Adventure Central</w:t>
      </w:r>
    </w:p>
    <w:p w:rsidR="002E5F68" w:rsidRDefault="002E5F68" w:rsidP="002E5F68">
      <w:pPr>
        <w:rPr>
          <w:b/>
        </w:rPr>
      </w:pPr>
    </w:p>
    <w:p w:rsidR="002E5F68" w:rsidRPr="00E02B03" w:rsidRDefault="002E5F68" w:rsidP="002E5F68">
      <w:pPr>
        <w:pStyle w:val="NoSpacing"/>
        <w:jc w:val="both"/>
        <w:rPr>
          <w:sz w:val="24"/>
          <w:szCs w:val="24"/>
        </w:rPr>
      </w:pPr>
      <w:r w:rsidRPr="00E02B03">
        <w:rPr>
          <w:sz w:val="24"/>
          <w:szCs w:val="24"/>
        </w:rPr>
        <w:t>Adventure Central has been promoting the Central Region during the past few months at various tradeshows in Toronto and Ottawa and hosted an event on March 30</w:t>
      </w:r>
      <w:r w:rsidRPr="00E02B03">
        <w:rPr>
          <w:sz w:val="24"/>
          <w:szCs w:val="24"/>
          <w:vertAlign w:val="superscript"/>
        </w:rPr>
        <w:t>th</w:t>
      </w:r>
      <w:r w:rsidRPr="00E02B03">
        <w:rPr>
          <w:sz w:val="24"/>
          <w:szCs w:val="24"/>
        </w:rPr>
        <w:t xml:space="preserve"> called Central Rendezvous. This event offered tourism operators, municipalities and various government agencies the opportunity to meet each other, discuss their businesses and build partnerships for the upcoming tourism season.  The Event Coordinator attended on behalf of the Town.</w:t>
      </w:r>
    </w:p>
    <w:p w:rsidR="002E5F68" w:rsidRPr="00E02B03" w:rsidRDefault="002E5F68" w:rsidP="002E5F68">
      <w:pPr>
        <w:pStyle w:val="NoSpacing"/>
        <w:jc w:val="both"/>
        <w:rPr>
          <w:sz w:val="24"/>
          <w:szCs w:val="24"/>
        </w:rPr>
      </w:pPr>
    </w:p>
    <w:p w:rsidR="002E5F68" w:rsidRPr="00E02B03" w:rsidRDefault="002E5F68" w:rsidP="002E5F68">
      <w:pPr>
        <w:pStyle w:val="NoSpacing"/>
        <w:jc w:val="both"/>
        <w:rPr>
          <w:sz w:val="24"/>
          <w:szCs w:val="24"/>
        </w:rPr>
      </w:pPr>
      <w:r w:rsidRPr="00E02B03">
        <w:rPr>
          <w:sz w:val="24"/>
          <w:szCs w:val="24"/>
        </w:rPr>
        <w:t>Adventure Central is also inviting all tourism stakeholders to attend two very important events for tourism operators in the region;</w:t>
      </w:r>
    </w:p>
    <w:p w:rsidR="002E5F68" w:rsidRPr="00E02B03" w:rsidRDefault="002E5F68" w:rsidP="002E5F68">
      <w:pPr>
        <w:pStyle w:val="NoSpacing"/>
        <w:jc w:val="both"/>
        <w:rPr>
          <w:sz w:val="24"/>
          <w:szCs w:val="24"/>
        </w:rPr>
      </w:pPr>
    </w:p>
    <w:p w:rsidR="002E5F68" w:rsidRDefault="002E5F68" w:rsidP="002E5F68">
      <w:pPr>
        <w:pStyle w:val="NoSpacing"/>
        <w:numPr>
          <w:ilvl w:val="0"/>
          <w:numId w:val="17"/>
        </w:numPr>
        <w:jc w:val="both"/>
        <w:rPr>
          <w:color w:val="141823"/>
          <w:sz w:val="24"/>
          <w:szCs w:val="24"/>
          <w:shd w:val="clear" w:color="auto" w:fill="FFFFFF"/>
        </w:rPr>
      </w:pPr>
      <w:r w:rsidRPr="00E02B03">
        <w:rPr>
          <w:sz w:val="24"/>
          <w:szCs w:val="24"/>
        </w:rPr>
        <w:t xml:space="preserve">The Destination Development Plan Stakeholder Validation session </w:t>
      </w:r>
      <w:r>
        <w:rPr>
          <w:sz w:val="24"/>
          <w:szCs w:val="24"/>
        </w:rPr>
        <w:t xml:space="preserve">which will </w:t>
      </w:r>
      <w:r w:rsidRPr="00E02B03">
        <w:rPr>
          <w:sz w:val="24"/>
          <w:szCs w:val="24"/>
        </w:rPr>
        <w:t>be taking place at the Albatross Hotel on Wednesday, April 22</w:t>
      </w:r>
      <w:r w:rsidRPr="006A6EA4">
        <w:rPr>
          <w:sz w:val="24"/>
          <w:szCs w:val="24"/>
          <w:vertAlign w:val="superscript"/>
        </w:rPr>
        <w:t>nd</w:t>
      </w:r>
      <w:r>
        <w:rPr>
          <w:sz w:val="24"/>
          <w:szCs w:val="24"/>
        </w:rPr>
        <w:t xml:space="preserve"> </w:t>
      </w:r>
      <w:r w:rsidRPr="00E02B03">
        <w:rPr>
          <w:sz w:val="24"/>
          <w:szCs w:val="24"/>
        </w:rPr>
        <w:t>at 2:00pm. This session will highlight the preliminary observations from the extensive tourism asset and visitor appeal appraisal study that was conducted for the Central region over the last few months, as part of a provincial product development plan.  </w:t>
      </w:r>
      <w:r w:rsidRPr="00E02B03">
        <w:rPr>
          <w:color w:val="141823"/>
          <w:sz w:val="24"/>
          <w:szCs w:val="24"/>
          <w:shd w:val="clear" w:color="auto" w:fill="FFFFFF"/>
        </w:rPr>
        <w:t>To register for a session, or for further information on this regional initiative</w:t>
      </w:r>
      <w:r>
        <w:rPr>
          <w:color w:val="141823"/>
          <w:sz w:val="24"/>
          <w:szCs w:val="24"/>
          <w:shd w:val="clear" w:color="auto" w:fill="FFFFFF"/>
        </w:rPr>
        <w:t>,</w:t>
      </w:r>
      <w:r w:rsidRPr="00E02B03">
        <w:rPr>
          <w:color w:val="141823"/>
          <w:sz w:val="24"/>
          <w:szCs w:val="24"/>
          <w:shd w:val="clear" w:color="auto" w:fill="FFFFFF"/>
        </w:rPr>
        <w:t xml:space="preserve"> please contact Caroline at </w:t>
      </w:r>
      <w:hyperlink r:id="rId10" w:history="1">
        <w:r w:rsidRPr="00E02B03">
          <w:rPr>
            <w:rStyle w:val="Hyperlink"/>
            <w:sz w:val="24"/>
            <w:szCs w:val="24"/>
            <w:shd w:val="clear" w:color="auto" w:fill="FFFFFF"/>
          </w:rPr>
          <w:t>cswan@adventurecentralnewfoundland.ca</w:t>
        </w:r>
      </w:hyperlink>
      <w:r>
        <w:rPr>
          <w:color w:val="141823"/>
          <w:sz w:val="24"/>
          <w:szCs w:val="24"/>
          <w:shd w:val="clear" w:color="auto" w:fill="FFFFFF"/>
        </w:rPr>
        <w:t xml:space="preserve"> </w:t>
      </w:r>
      <w:r w:rsidRPr="00E02B03">
        <w:rPr>
          <w:color w:val="141823"/>
          <w:sz w:val="24"/>
          <w:szCs w:val="24"/>
          <w:shd w:val="clear" w:color="auto" w:fill="FFFFFF"/>
        </w:rPr>
        <w:t xml:space="preserve">or call </w:t>
      </w:r>
      <w:r>
        <w:rPr>
          <w:color w:val="141823"/>
          <w:sz w:val="24"/>
          <w:szCs w:val="24"/>
          <w:shd w:val="clear" w:color="auto" w:fill="FFFFFF"/>
        </w:rPr>
        <w:t>1-</w:t>
      </w:r>
      <w:r w:rsidRPr="00E02B03">
        <w:rPr>
          <w:color w:val="141823"/>
          <w:sz w:val="24"/>
          <w:szCs w:val="24"/>
          <w:shd w:val="clear" w:color="auto" w:fill="FFFFFF"/>
        </w:rPr>
        <w:t>887-361-4859 ext. 2.</w:t>
      </w:r>
    </w:p>
    <w:p w:rsidR="002E5F68" w:rsidRDefault="002E5F68" w:rsidP="002E5F68">
      <w:pPr>
        <w:pStyle w:val="NoSpacing"/>
        <w:ind w:left="720"/>
        <w:jc w:val="both"/>
        <w:rPr>
          <w:color w:val="141823"/>
          <w:sz w:val="24"/>
          <w:szCs w:val="24"/>
          <w:shd w:val="clear" w:color="auto" w:fill="FFFFFF"/>
        </w:rPr>
      </w:pPr>
    </w:p>
    <w:p w:rsidR="002E5F68" w:rsidRPr="006A6EA4" w:rsidRDefault="002E5F68" w:rsidP="002E5F68">
      <w:pPr>
        <w:pStyle w:val="NoSpacing"/>
        <w:numPr>
          <w:ilvl w:val="0"/>
          <w:numId w:val="17"/>
        </w:numPr>
        <w:jc w:val="both"/>
        <w:rPr>
          <w:color w:val="141823"/>
          <w:sz w:val="24"/>
          <w:szCs w:val="24"/>
          <w:shd w:val="clear" w:color="auto" w:fill="FFFFFF"/>
        </w:rPr>
      </w:pPr>
      <w:r w:rsidRPr="006A6EA4">
        <w:rPr>
          <w:color w:val="141823"/>
          <w:sz w:val="24"/>
          <w:szCs w:val="24"/>
          <w:shd w:val="clear" w:color="auto" w:fill="FFFFFF"/>
        </w:rPr>
        <w:t>Adventure Central will also be hosting their Annual General Meeting at the Mount Peyton</w:t>
      </w:r>
      <w:r>
        <w:rPr>
          <w:color w:val="141823"/>
          <w:sz w:val="24"/>
          <w:szCs w:val="24"/>
          <w:shd w:val="clear" w:color="auto" w:fill="FFFFFF"/>
        </w:rPr>
        <w:t xml:space="preserve"> Hotel</w:t>
      </w:r>
      <w:r w:rsidRPr="006A6EA4">
        <w:rPr>
          <w:color w:val="141823"/>
          <w:sz w:val="24"/>
          <w:szCs w:val="24"/>
          <w:shd w:val="clear" w:color="auto" w:fill="FFFFFF"/>
        </w:rPr>
        <w:t xml:space="preserve"> in Grand Falls-Windsor on Wednesday, May 13</w:t>
      </w:r>
      <w:r w:rsidRPr="006A6EA4">
        <w:rPr>
          <w:color w:val="141823"/>
          <w:sz w:val="24"/>
          <w:szCs w:val="24"/>
          <w:shd w:val="clear" w:color="auto" w:fill="FFFFFF"/>
          <w:vertAlign w:val="superscript"/>
        </w:rPr>
        <w:t>th</w:t>
      </w:r>
      <w:r>
        <w:rPr>
          <w:color w:val="141823"/>
          <w:sz w:val="24"/>
          <w:szCs w:val="24"/>
          <w:shd w:val="clear" w:color="auto" w:fill="FFFFFF"/>
          <w:vertAlign w:val="superscript"/>
        </w:rPr>
        <w:t xml:space="preserve"> </w:t>
      </w:r>
      <w:r w:rsidRPr="006A6EA4">
        <w:rPr>
          <w:color w:val="141823"/>
          <w:sz w:val="24"/>
          <w:szCs w:val="24"/>
          <w:shd w:val="clear" w:color="auto" w:fill="FFFFFF"/>
        </w:rPr>
        <w:t xml:space="preserve">at 11:30am. To register, </w:t>
      </w:r>
      <w:r>
        <w:rPr>
          <w:color w:val="141823"/>
          <w:sz w:val="24"/>
          <w:szCs w:val="24"/>
          <w:shd w:val="clear" w:color="auto" w:fill="FFFFFF"/>
        </w:rPr>
        <w:t xml:space="preserve">please </w:t>
      </w:r>
      <w:r w:rsidRPr="006A6EA4">
        <w:rPr>
          <w:color w:val="141823"/>
          <w:sz w:val="24"/>
          <w:szCs w:val="24"/>
          <w:shd w:val="clear" w:color="auto" w:fill="FFFFFF"/>
        </w:rPr>
        <w:t xml:space="preserve">contact </w:t>
      </w:r>
      <w:hyperlink r:id="rId11" w:history="1">
        <w:r w:rsidRPr="006A6EA4">
          <w:rPr>
            <w:rStyle w:val="Hyperlink"/>
            <w:sz w:val="24"/>
            <w:szCs w:val="24"/>
            <w:shd w:val="clear" w:color="auto" w:fill="FFFFFF"/>
          </w:rPr>
          <w:t>spinsent@adventurecentralnewfoundland.ca</w:t>
        </w:r>
      </w:hyperlink>
      <w:r>
        <w:rPr>
          <w:color w:val="141823"/>
          <w:sz w:val="24"/>
          <w:szCs w:val="24"/>
          <w:shd w:val="clear" w:color="auto" w:fill="FFFFFF"/>
        </w:rPr>
        <w:t xml:space="preserve"> or call 1-877-361-4859 ext 3.</w:t>
      </w:r>
    </w:p>
    <w:p w:rsidR="002E5F68" w:rsidRPr="00E02B03" w:rsidRDefault="002E5F68" w:rsidP="002E5F68"/>
    <w:p w:rsidR="002E5F68" w:rsidRPr="00E02B03" w:rsidRDefault="002E5F68" w:rsidP="002E5F68">
      <w:pPr>
        <w:pStyle w:val="NoSpacing"/>
        <w:rPr>
          <w:b/>
          <w:sz w:val="28"/>
          <w:szCs w:val="28"/>
        </w:rPr>
      </w:pPr>
      <w:r w:rsidRPr="00E02B03">
        <w:rPr>
          <w:b/>
          <w:sz w:val="28"/>
          <w:szCs w:val="28"/>
        </w:rPr>
        <w:t>Veterans Foundation</w:t>
      </w:r>
    </w:p>
    <w:p w:rsidR="002E5F68" w:rsidRDefault="002E5F68" w:rsidP="002E5F68">
      <w:pPr>
        <w:pStyle w:val="NoSpacing"/>
      </w:pPr>
    </w:p>
    <w:p w:rsidR="002E5F68" w:rsidRPr="00E02B03" w:rsidRDefault="002E5F68" w:rsidP="002E5F68">
      <w:pPr>
        <w:pStyle w:val="NoSpacing"/>
        <w:jc w:val="both"/>
        <w:rPr>
          <w:sz w:val="24"/>
          <w:szCs w:val="24"/>
        </w:rPr>
      </w:pPr>
      <w:r>
        <w:rPr>
          <w:sz w:val="24"/>
          <w:szCs w:val="24"/>
        </w:rPr>
        <w:t xml:space="preserve">The Committee reviewed a </w:t>
      </w:r>
      <w:r w:rsidRPr="00E02B03">
        <w:rPr>
          <w:sz w:val="24"/>
          <w:szCs w:val="24"/>
        </w:rPr>
        <w:t xml:space="preserve">letter from the City of </w:t>
      </w:r>
      <w:proofErr w:type="spellStart"/>
      <w:r w:rsidRPr="00E02B03">
        <w:rPr>
          <w:sz w:val="24"/>
          <w:szCs w:val="24"/>
        </w:rPr>
        <w:t>Quesnel</w:t>
      </w:r>
      <w:proofErr w:type="spellEnd"/>
      <w:r>
        <w:rPr>
          <w:sz w:val="24"/>
          <w:szCs w:val="24"/>
        </w:rPr>
        <w:t xml:space="preserve"> </w:t>
      </w:r>
      <w:r w:rsidRPr="00E02B03">
        <w:rPr>
          <w:sz w:val="24"/>
          <w:szCs w:val="24"/>
        </w:rPr>
        <w:t xml:space="preserve">asking the Town to assist the Communities for Veterans Foundation who will be launching a Ride </w:t>
      </w:r>
      <w:proofErr w:type="gramStart"/>
      <w:r w:rsidRPr="00E02B03">
        <w:rPr>
          <w:sz w:val="24"/>
          <w:szCs w:val="24"/>
        </w:rPr>
        <w:t>Across</w:t>
      </w:r>
      <w:proofErr w:type="gramEnd"/>
      <w:r w:rsidRPr="00E02B03">
        <w:rPr>
          <w:sz w:val="24"/>
          <w:szCs w:val="24"/>
        </w:rPr>
        <w:t xml:space="preserve"> Canada fundraiser to raise the profile of veterans in our communities and the unique challenges they face. The Committee agrees this is an important cause and will forward this letter to 9 Wing Gander to seek their assistance with this event.</w:t>
      </w:r>
    </w:p>
    <w:p w:rsidR="002E5F68" w:rsidRDefault="002E5F68" w:rsidP="002E5F68">
      <w:pPr>
        <w:pStyle w:val="NoSpacing"/>
        <w:jc w:val="both"/>
        <w:rPr>
          <w:sz w:val="24"/>
          <w:szCs w:val="24"/>
        </w:rPr>
      </w:pPr>
    </w:p>
    <w:p w:rsidR="002E5F68" w:rsidRDefault="002E5F68" w:rsidP="002E5F68">
      <w:pPr>
        <w:pStyle w:val="NoSpacing"/>
        <w:jc w:val="both"/>
        <w:rPr>
          <w:sz w:val="24"/>
          <w:szCs w:val="24"/>
        </w:rPr>
      </w:pPr>
      <w:r w:rsidRPr="00E02B03">
        <w:rPr>
          <w:sz w:val="24"/>
          <w:szCs w:val="24"/>
        </w:rPr>
        <w:t>The Committee also discussed the number of letters being received by the Town to provide assistance with numerous causes and subjects. It was agreed that the Committee will review these letters and decide if</w:t>
      </w:r>
      <w:r>
        <w:rPr>
          <w:sz w:val="24"/>
          <w:szCs w:val="24"/>
        </w:rPr>
        <w:t xml:space="preserve"> the request should be forwarded to a local organization that is a better fit and can provide support or partner with the group. </w:t>
      </w:r>
    </w:p>
    <w:p w:rsidR="002E5F68" w:rsidRDefault="002E5F68" w:rsidP="002E5F68">
      <w:pPr>
        <w:pStyle w:val="NoSpacing"/>
        <w:jc w:val="both"/>
        <w:rPr>
          <w:sz w:val="24"/>
          <w:szCs w:val="24"/>
        </w:rPr>
      </w:pPr>
    </w:p>
    <w:p w:rsidR="002E5F68" w:rsidRDefault="002E5F68" w:rsidP="002E5F68">
      <w:pPr>
        <w:pStyle w:val="NoSpacing"/>
        <w:jc w:val="both"/>
        <w:rPr>
          <w:sz w:val="24"/>
          <w:szCs w:val="24"/>
        </w:rPr>
      </w:pPr>
    </w:p>
    <w:p w:rsidR="002E5F68" w:rsidRDefault="002E5F68" w:rsidP="002E5F68">
      <w:pPr>
        <w:pStyle w:val="NoSpacing"/>
        <w:jc w:val="both"/>
        <w:rPr>
          <w:sz w:val="24"/>
          <w:szCs w:val="24"/>
        </w:rPr>
      </w:pPr>
    </w:p>
    <w:p w:rsidR="002E5F68" w:rsidRPr="00E02B03" w:rsidRDefault="002E5F68" w:rsidP="002E5F68">
      <w:pPr>
        <w:pStyle w:val="NoSpacing"/>
        <w:jc w:val="both"/>
        <w:rPr>
          <w:sz w:val="24"/>
          <w:szCs w:val="24"/>
        </w:rPr>
      </w:pPr>
    </w:p>
    <w:p w:rsidR="002E5F68" w:rsidRDefault="002E5F68" w:rsidP="002E5F68">
      <w:pPr>
        <w:pStyle w:val="NoSpacing"/>
      </w:pPr>
    </w:p>
    <w:p w:rsidR="002E5F68" w:rsidRPr="00E02B03" w:rsidRDefault="002E5F68" w:rsidP="002E5F68">
      <w:pPr>
        <w:pStyle w:val="NoSpacing"/>
        <w:rPr>
          <w:b/>
          <w:sz w:val="28"/>
          <w:szCs w:val="28"/>
        </w:rPr>
      </w:pPr>
      <w:r w:rsidRPr="00E02B03">
        <w:rPr>
          <w:b/>
          <w:sz w:val="28"/>
          <w:szCs w:val="28"/>
        </w:rPr>
        <w:lastRenderedPageBreak/>
        <w:t xml:space="preserve">Volunteer Week </w:t>
      </w:r>
    </w:p>
    <w:p w:rsidR="002E5F68" w:rsidRPr="00E02B03" w:rsidRDefault="002E5F68" w:rsidP="002E5F68">
      <w:pPr>
        <w:pStyle w:val="NoSpacing"/>
        <w:rPr>
          <w:sz w:val="24"/>
          <w:szCs w:val="24"/>
        </w:rPr>
      </w:pPr>
    </w:p>
    <w:p w:rsidR="002E5F68" w:rsidRDefault="002E5F68" w:rsidP="002E5F68">
      <w:pPr>
        <w:pStyle w:val="NoSpacing"/>
        <w:jc w:val="both"/>
        <w:rPr>
          <w:sz w:val="24"/>
          <w:szCs w:val="24"/>
        </w:rPr>
      </w:pPr>
      <w:r>
        <w:rPr>
          <w:sz w:val="24"/>
          <w:szCs w:val="24"/>
        </w:rPr>
        <w:t xml:space="preserve">The Committee were advised that </w:t>
      </w:r>
      <w:r w:rsidRPr="00E02B03">
        <w:rPr>
          <w:sz w:val="24"/>
          <w:szCs w:val="24"/>
        </w:rPr>
        <w:t>Volunteer Week will be taking place from April 12</w:t>
      </w:r>
      <w:r w:rsidRPr="0009534C">
        <w:rPr>
          <w:sz w:val="24"/>
          <w:szCs w:val="24"/>
          <w:vertAlign w:val="superscript"/>
        </w:rPr>
        <w:t>th</w:t>
      </w:r>
      <w:r w:rsidRPr="00E02B03">
        <w:rPr>
          <w:sz w:val="24"/>
          <w:szCs w:val="24"/>
        </w:rPr>
        <w:t>-18</w:t>
      </w:r>
      <w:r>
        <w:rPr>
          <w:sz w:val="24"/>
          <w:szCs w:val="24"/>
          <w:vertAlign w:val="superscript"/>
        </w:rPr>
        <w:t xml:space="preserve">th </w:t>
      </w:r>
      <w:r>
        <w:rPr>
          <w:sz w:val="24"/>
          <w:szCs w:val="24"/>
        </w:rPr>
        <w:t>an</w:t>
      </w:r>
      <w:r w:rsidRPr="00E02B03">
        <w:rPr>
          <w:sz w:val="24"/>
          <w:szCs w:val="24"/>
        </w:rPr>
        <w:t xml:space="preserve">d </w:t>
      </w:r>
      <w:r>
        <w:rPr>
          <w:sz w:val="24"/>
          <w:szCs w:val="24"/>
        </w:rPr>
        <w:t xml:space="preserve">that Council </w:t>
      </w:r>
      <w:r w:rsidRPr="00E02B03">
        <w:rPr>
          <w:sz w:val="24"/>
          <w:szCs w:val="24"/>
        </w:rPr>
        <w:t>will be partnering with the Community Sector Council and various agencies to host a reception at Hotel Gander on April 19</w:t>
      </w:r>
      <w:r w:rsidRPr="00E02B03">
        <w:rPr>
          <w:sz w:val="24"/>
          <w:szCs w:val="24"/>
          <w:vertAlign w:val="superscript"/>
        </w:rPr>
        <w:t>th</w:t>
      </w:r>
      <w:r w:rsidRPr="00E02B03">
        <w:rPr>
          <w:sz w:val="24"/>
          <w:szCs w:val="24"/>
        </w:rPr>
        <w:t xml:space="preserve">. This year’s theme is “the many faces of volunteering.” </w:t>
      </w:r>
    </w:p>
    <w:p w:rsidR="002E5F68" w:rsidRPr="00E02B03" w:rsidRDefault="002E5F68" w:rsidP="002E5F68">
      <w:pPr>
        <w:pStyle w:val="NoSpacing"/>
        <w:jc w:val="both"/>
        <w:rPr>
          <w:sz w:val="24"/>
          <w:szCs w:val="24"/>
        </w:rPr>
      </w:pPr>
      <w:r w:rsidRPr="00E02B03">
        <w:rPr>
          <w:sz w:val="24"/>
          <w:szCs w:val="24"/>
        </w:rPr>
        <w:t>This theme highlights the diversity of the people who volunteer in our communities and the many ways that they are involved. For more information on the rec</w:t>
      </w:r>
      <w:r>
        <w:rPr>
          <w:sz w:val="24"/>
          <w:szCs w:val="24"/>
        </w:rPr>
        <w:t xml:space="preserve">eption, please check the Town of Gander’s </w:t>
      </w:r>
      <w:r w:rsidRPr="00E02B03">
        <w:rPr>
          <w:sz w:val="24"/>
          <w:szCs w:val="24"/>
        </w:rPr>
        <w:t>Facebook page as updates will be posted as soon as details are confirmed.</w:t>
      </w:r>
    </w:p>
    <w:p w:rsidR="002E5F68" w:rsidRPr="00E02B03" w:rsidRDefault="002E5F68" w:rsidP="002E5F68">
      <w:pPr>
        <w:pStyle w:val="NoSpacing"/>
        <w:jc w:val="both"/>
        <w:rPr>
          <w:sz w:val="24"/>
          <w:szCs w:val="24"/>
        </w:rPr>
      </w:pPr>
    </w:p>
    <w:p w:rsidR="002E5F68" w:rsidRDefault="002E5F68" w:rsidP="002E5F68">
      <w:pPr>
        <w:pStyle w:val="NoSpacing"/>
        <w:jc w:val="both"/>
        <w:rPr>
          <w:sz w:val="24"/>
          <w:szCs w:val="24"/>
        </w:rPr>
      </w:pPr>
      <w:r>
        <w:rPr>
          <w:sz w:val="24"/>
          <w:szCs w:val="24"/>
        </w:rPr>
        <w:t xml:space="preserve">Council would </w:t>
      </w:r>
      <w:r w:rsidRPr="00E02B03">
        <w:rPr>
          <w:sz w:val="24"/>
          <w:szCs w:val="24"/>
        </w:rPr>
        <w:t>like to take this opportunity to say thank you to the many volunteers in our community who selflessly give of their time to improve the quality of life of our citizens.</w:t>
      </w:r>
    </w:p>
    <w:p w:rsidR="002E5F68" w:rsidRDefault="002E5F68" w:rsidP="002E5F68">
      <w:pPr>
        <w:pStyle w:val="NoSpacing"/>
        <w:rPr>
          <w:sz w:val="24"/>
          <w:szCs w:val="24"/>
        </w:rPr>
      </w:pPr>
    </w:p>
    <w:p w:rsidR="002E5F68" w:rsidRPr="00E02B03" w:rsidRDefault="002E5F68" w:rsidP="002E5F68">
      <w:pPr>
        <w:pStyle w:val="NoSpacing"/>
        <w:rPr>
          <w:b/>
          <w:sz w:val="28"/>
          <w:szCs w:val="28"/>
        </w:rPr>
      </w:pPr>
      <w:r w:rsidRPr="00E02B03">
        <w:rPr>
          <w:b/>
          <w:sz w:val="28"/>
          <w:szCs w:val="28"/>
        </w:rPr>
        <w:t>Downhome Expo</w:t>
      </w:r>
    </w:p>
    <w:p w:rsidR="002E5F68" w:rsidRPr="00E02B03" w:rsidRDefault="002E5F68" w:rsidP="002E5F68">
      <w:pPr>
        <w:pStyle w:val="NoSpacing"/>
        <w:rPr>
          <w:sz w:val="24"/>
          <w:szCs w:val="24"/>
        </w:rPr>
      </w:pPr>
    </w:p>
    <w:p w:rsidR="002E5F68" w:rsidRPr="00E02B03" w:rsidRDefault="002E5F68" w:rsidP="002E5F68">
      <w:pPr>
        <w:pStyle w:val="NoSpacing"/>
        <w:jc w:val="both"/>
        <w:rPr>
          <w:sz w:val="24"/>
          <w:szCs w:val="24"/>
        </w:rPr>
      </w:pPr>
      <w:r w:rsidRPr="00E02B03">
        <w:rPr>
          <w:sz w:val="24"/>
          <w:szCs w:val="24"/>
        </w:rPr>
        <w:t xml:space="preserve">The Town of Gander and Destination Gander will once again be attending the Downhome Expo in St. John’s as exhibitors. </w:t>
      </w:r>
      <w:r>
        <w:rPr>
          <w:sz w:val="24"/>
          <w:szCs w:val="24"/>
        </w:rPr>
        <w:t>The Expo is t</w:t>
      </w:r>
      <w:r w:rsidRPr="00E02B03">
        <w:rPr>
          <w:sz w:val="24"/>
          <w:szCs w:val="24"/>
        </w:rPr>
        <w:t>aking place from April 1</w:t>
      </w:r>
      <w:r>
        <w:rPr>
          <w:sz w:val="24"/>
          <w:szCs w:val="24"/>
        </w:rPr>
        <w:t>7</w:t>
      </w:r>
      <w:r w:rsidRPr="00FD6F06">
        <w:rPr>
          <w:sz w:val="24"/>
          <w:szCs w:val="24"/>
          <w:vertAlign w:val="superscript"/>
        </w:rPr>
        <w:t>th</w:t>
      </w:r>
      <w:r>
        <w:rPr>
          <w:sz w:val="24"/>
          <w:szCs w:val="24"/>
        </w:rPr>
        <w:t>-</w:t>
      </w:r>
      <w:r w:rsidRPr="00E02B03">
        <w:rPr>
          <w:sz w:val="24"/>
          <w:szCs w:val="24"/>
        </w:rPr>
        <w:t>19</w:t>
      </w:r>
      <w:r w:rsidRPr="0009534C">
        <w:rPr>
          <w:sz w:val="24"/>
          <w:szCs w:val="24"/>
          <w:vertAlign w:val="superscript"/>
        </w:rPr>
        <w:t>th</w:t>
      </w:r>
      <w:r w:rsidRPr="00E02B03">
        <w:rPr>
          <w:sz w:val="24"/>
          <w:szCs w:val="24"/>
        </w:rPr>
        <w:t xml:space="preserve"> at the Mount Pearl Glacier, the Town will be promoting upcoming events and tourism attractions to attendees. </w:t>
      </w:r>
    </w:p>
    <w:p w:rsidR="002E5F68" w:rsidRPr="00E02B03" w:rsidRDefault="002E5F68" w:rsidP="002E5F68">
      <w:pPr>
        <w:pStyle w:val="NoSpacing"/>
        <w:rPr>
          <w:sz w:val="24"/>
          <w:szCs w:val="24"/>
        </w:rPr>
      </w:pPr>
    </w:p>
    <w:p w:rsidR="002E5F68" w:rsidRPr="00E02B03" w:rsidRDefault="002E5F68" w:rsidP="002E5F68">
      <w:pPr>
        <w:pStyle w:val="NoSpacing"/>
        <w:rPr>
          <w:b/>
          <w:sz w:val="28"/>
          <w:szCs w:val="28"/>
        </w:rPr>
      </w:pPr>
      <w:r w:rsidRPr="00E02B03">
        <w:rPr>
          <w:b/>
          <w:sz w:val="28"/>
          <w:szCs w:val="28"/>
        </w:rPr>
        <w:t>Festival of Flight</w:t>
      </w:r>
    </w:p>
    <w:p w:rsidR="002E5F68" w:rsidRPr="00E02B03" w:rsidRDefault="002E5F68" w:rsidP="002E5F68">
      <w:pPr>
        <w:pStyle w:val="NoSpacing"/>
        <w:rPr>
          <w:sz w:val="24"/>
          <w:szCs w:val="24"/>
        </w:rPr>
      </w:pPr>
    </w:p>
    <w:p w:rsidR="002E5F68" w:rsidRPr="00E02B03" w:rsidRDefault="002E5F68" w:rsidP="002E5F68">
      <w:pPr>
        <w:pStyle w:val="NoSpacing"/>
        <w:jc w:val="both"/>
        <w:rPr>
          <w:sz w:val="24"/>
          <w:szCs w:val="24"/>
        </w:rPr>
      </w:pPr>
      <w:r>
        <w:rPr>
          <w:sz w:val="24"/>
          <w:szCs w:val="24"/>
        </w:rPr>
        <w:t>The Committee were advised that t</w:t>
      </w:r>
      <w:r w:rsidRPr="00E02B03">
        <w:rPr>
          <w:sz w:val="24"/>
          <w:szCs w:val="24"/>
        </w:rPr>
        <w:t xml:space="preserve">he Festival of Flight is less than five months away and </w:t>
      </w:r>
      <w:r>
        <w:rPr>
          <w:sz w:val="24"/>
          <w:szCs w:val="24"/>
        </w:rPr>
        <w:t xml:space="preserve">that </w:t>
      </w:r>
      <w:r w:rsidRPr="00E02B03">
        <w:rPr>
          <w:sz w:val="24"/>
          <w:szCs w:val="24"/>
        </w:rPr>
        <w:t xml:space="preserve">staff is busy brainstorming and putting together a plan for this year’s event. </w:t>
      </w:r>
    </w:p>
    <w:p w:rsidR="002E5F68" w:rsidRPr="00E02B03" w:rsidRDefault="002E5F68" w:rsidP="002E5F68">
      <w:pPr>
        <w:pStyle w:val="NoSpacing"/>
        <w:jc w:val="both"/>
        <w:rPr>
          <w:sz w:val="24"/>
          <w:szCs w:val="24"/>
        </w:rPr>
      </w:pPr>
    </w:p>
    <w:p w:rsidR="002E5F68" w:rsidRPr="00E02B03" w:rsidRDefault="002E5F68" w:rsidP="002E5F68">
      <w:pPr>
        <w:pStyle w:val="NoSpacing"/>
        <w:jc w:val="both"/>
        <w:rPr>
          <w:sz w:val="24"/>
          <w:szCs w:val="24"/>
        </w:rPr>
      </w:pPr>
      <w:r w:rsidRPr="00E02B03">
        <w:rPr>
          <w:sz w:val="24"/>
          <w:szCs w:val="24"/>
        </w:rPr>
        <w:t xml:space="preserve">The Committee are asking residents and businesses who are interested in reviving the Festival of Flight parade to be a part of a committee </w:t>
      </w:r>
      <w:r>
        <w:rPr>
          <w:sz w:val="24"/>
          <w:szCs w:val="24"/>
        </w:rPr>
        <w:t>we</w:t>
      </w:r>
      <w:r w:rsidRPr="00E02B03">
        <w:rPr>
          <w:sz w:val="24"/>
          <w:szCs w:val="24"/>
        </w:rPr>
        <w:t xml:space="preserve"> are striking. We had a number of complaints last year when the parade was cancelled and we are hoping that by striking a committee of people who want to see the parade happen that they will be able to make this year’s event a success.  A meeting of interested persons will take place in May and if you would like to be a member, please contact the Event Coordinator at 651-5927 or email </w:t>
      </w:r>
      <w:hyperlink r:id="rId12" w:history="1">
        <w:r w:rsidRPr="00E02B03">
          <w:rPr>
            <w:rStyle w:val="Hyperlink"/>
            <w:sz w:val="24"/>
            <w:szCs w:val="24"/>
          </w:rPr>
          <w:t>ksceviour@gandercanada.com</w:t>
        </w:r>
      </w:hyperlink>
      <w:r w:rsidRPr="00E02B03">
        <w:rPr>
          <w:sz w:val="24"/>
          <w:szCs w:val="24"/>
        </w:rPr>
        <w:t>.</w:t>
      </w:r>
    </w:p>
    <w:p w:rsidR="002E5F68" w:rsidRPr="00E02B03" w:rsidRDefault="002E5F68" w:rsidP="002E5F68">
      <w:pPr>
        <w:pStyle w:val="NoSpacing"/>
        <w:rPr>
          <w:sz w:val="24"/>
          <w:szCs w:val="24"/>
        </w:rPr>
      </w:pPr>
    </w:p>
    <w:p w:rsidR="002E5F68" w:rsidRPr="00E02B03" w:rsidRDefault="002E5F68" w:rsidP="002E5F68">
      <w:pPr>
        <w:pStyle w:val="NoSpacing"/>
        <w:rPr>
          <w:b/>
          <w:sz w:val="28"/>
          <w:szCs w:val="28"/>
        </w:rPr>
      </w:pPr>
      <w:r w:rsidRPr="00E02B03">
        <w:rPr>
          <w:b/>
          <w:sz w:val="28"/>
          <w:szCs w:val="28"/>
        </w:rPr>
        <w:t>RC-TV</w:t>
      </w:r>
    </w:p>
    <w:p w:rsidR="002E5F68" w:rsidRPr="00E02B03" w:rsidRDefault="002E5F68" w:rsidP="002E5F68">
      <w:pPr>
        <w:pStyle w:val="NoSpacing"/>
        <w:rPr>
          <w:b/>
          <w:sz w:val="24"/>
          <w:szCs w:val="24"/>
        </w:rPr>
      </w:pPr>
    </w:p>
    <w:p w:rsidR="002E5F68" w:rsidRPr="00E02B03" w:rsidRDefault="002E5F68" w:rsidP="002E5F68">
      <w:pPr>
        <w:pStyle w:val="NoSpacing"/>
        <w:jc w:val="both"/>
        <w:rPr>
          <w:sz w:val="24"/>
          <w:szCs w:val="24"/>
        </w:rPr>
      </w:pPr>
      <w:r w:rsidRPr="00E02B03">
        <w:rPr>
          <w:sz w:val="24"/>
          <w:szCs w:val="24"/>
        </w:rPr>
        <w:t xml:space="preserve">X-Ten Productions emailed the Committee wondering if </w:t>
      </w:r>
      <w:r>
        <w:rPr>
          <w:sz w:val="24"/>
          <w:szCs w:val="24"/>
        </w:rPr>
        <w:t xml:space="preserve">Council </w:t>
      </w:r>
      <w:r w:rsidRPr="00E02B03">
        <w:rPr>
          <w:sz w:val="24"/>
          <w:szCs w:val="24"/>
        </w:rPr>
        <w:t xml:space="preserve">is interested in partnering with them to film and promote the 2015 RC Fun Fly on their YouTube Channel and segments that are aired on OLN (Outdoor Life Network). </w:t>
      </w:r>
    </w:p>
    <w:p w:rsidR="002E5F68" w:rsidRPr="00E02B03" w:rsidRDefault="002E5F68" w:rsidP="002E5F68">
      <w:pPr>
        <w:pStyle w:val="NoSpacing"/>
        <w:jc w:val="both"/>
        <w:rPr>
          <w:sz w:val="24"/>
          <w:szCs w:val="24"/>
        </w:rPr>
      </w:pPr>
    </w:p>
    <w:p w:rsidR="002E5F68" w:rsidRDefault="002E5F68" w:rsidP="002E5F68">
      <w:pPr>
        <w:pStyle w:val="NoSpacing"/>
        <w:jc w:val="both"/>
        <w:rPr>
          <w:sz w:val="24"/>
          <w:szCs w:val="24"/>
        </w:rPr>
      </w:pPr>
      <w:r w:rsidRPr="00E02B03">
        <w:rPr>
          <w:sz w:val="24"/>
          <w:szCs w:val="24"/>
        </w:rPr>
        <w:t xml:space="preserve">The Committee felt this was a great opportunity to promote a flight related Festival event for the price of airfare tickets from Toronto and accommodations.  The Event Coordinator will contact X-Ten to discuss all aspects and check into the cost of this </w:t>
      </w:r>
      <w:proofErr w:type="spellStart"/>
      <w:r w:rsidRPr="00E02B03">
        <w:rPr>
          <w:sz w:val="24"/>
          <w:szCs w:val="24"/>
        </w:rPr>
        <w:t>endeavour</w:t>
      </w:r>
      <w:proofErr w:type="spellEnd"/>
      <w:r w:rsidRPr="00E02B03">
        <w:rPr>
          <w:sz w:val="24"/>
          <w:szCs w:val="24"/>
        </w:rPr>
        <w:t xml:space="preserve"> and report back to the Committee.</w:t>
      </w:r>
    </w:p>
    <w:p w:rsidR="002E5F68" w:rsidRPr="00E02B03" w:rsidRDefault="002E5F68" w:rsidP="002E5F68">
      <w:pPr>
        <w:pStyle w:val="NoSpacing"/>
        <w:jc w:val="both"/>
        <w:rPr>
          <w:sz w:val="24"/>
          <w:szCs w:val="24"/>
        </w:rPr>
      </w:pPr>
    </w:p>
    <w:p w:rsidR="002E5F68" w:rsidRPr="00E02B03" w:rsidRDefault="002E5F68" w:rsidP="002E5F68">
      <w:pPr>
        <w:pStyle w:val="NoSpacing"/>
        <w:rPr>
          <w:sz w:val="24"/>
          <w:szCs w:val="24"/>
        </w:rPr>
      </w:pPr>
    </w:p>
    <w:p w:rsidR="002E5F68" w:rsidRPr="00E02B03" w:rsidRDefault="002E5F68" w:rsidP="002E5F68">
      <w:pPr>
        <w:pStyle w:val="NoSpacing"/>
        <w:rPr>
          <w:b/>
          <w:sz w:val="28"/>
          <w:szCs w:val="28"/>
        </w:rPr>
      </w:pPr>
      <w:r w:rsidRPr="00E02B03">
        <w:rPr>
          <w:b/>
          <w:sz w:val="28"/>
          <w:szCs w:val="28"/>
        </w:rPr>
        <w:lastRenderedPageBreak/>
        <w:t>Municipal Awareness Day</w:t>
      </w:r>
    </w:p>
    <w:p w:rsidR="002E5F68" w:rsidRPr="00E02B03" w:rsidRDefault="002E5F68" w:rsidP="002E5F68">
      <w:pPr>
        <w:pStyle w:val="NoSpacing"/>
        <w:rPr>
          <w:sz w:val="24"/>
          <w:szCs w:val="24"/>
        </w:rPr>
      </w:pPr>
    </w:p>
    <w:p w:rsidR="002E5F68" w:rsidRDefault="002E5F68" w:rsidP="002E5F68">
      <w:pPr>
        <w:pStyle w:val="NoSpacing"/>
        <w:jc w:val="both"/>
        <w:rPr>
          <w:sz w:val="24"/>
          <w:szCs w:val="24"/>
        </w:rPr>
      </w:pPr>
      <w:r>
        <w:rPr>
          <w:sz w:val="24"/>
          <w:szCs w:val="24"/>
        </w:rPr>
        <w:t>The Committee were advised that t</w:t>
      </w:r>
      <w:r w:rsidRPr="00E02B03">
        <w:rPr>
          <w:sz w:val="24"/>
          <w:szCs w:val="24"/>
        </w:rPr>
        <w:t>he Minister of Municipal and Intergovernmental Affairs has declared May 6</w:t>
      </w:r>
      <w:r w:rsidRPr="000534B6">
        <w:rPr>
          <w:sz w:val="24"/>
          <w:szCs w:val="24"/>
          <w:vertAlign w:val="superscript"/>
        </w:rPr>
        <w:t>th</w:t>
      </w:r>
      <w:r>
        <w:rPr>
          <w:sz w:val="24"/>
          <w:szCs w:val="24"/>
          <w:vertAlign w:val="superscript"/>
        </w:rPr>
        <w:t xml:space="preserve"> </w:t>
      </w:r>
      <w:r w:rsidRPr="00E02B03">
        <w:rPr>
          <w:sz w:val="24"/>
          <w:szCs w:val="24"/>
        </w:rPr>
        <w:t>as Municipal Awareness Day in Newfoundland and Labrador.  This year’s theme is “Youth Involved”</w:t>
      </w:r>
      <w:r>
        <w:rPr>
          <w:sz w:val="24"/>
          <w:szCs w:val="24"/>
        </w:rPr>
        <w:t>.</w:t>
      </w:r>
      <w:r w:rsidRPr="00E02B03">
        <w:rPr>
          <w:sz w:val="24"/>
          <w:szCs w:val="24"/>
        </w:rPr>
        <w:t xml:space="preserve"> </w:t>
      </w:r>
      <w:r>
        <w:rPr>
          <w:sz w:val="24"/>
          <w:szCs w:val="24"/>
        </w:rPr>
        <w:t>T</w:t>
      </w:r>
      <w:r w:rsidRPr="00E02B03">
        <w:rPr>
          <w:sz w:val="24"/>
          <w:szCs w:val="24"/>
        </w:rPr>
        <w:t xml:space="preserve">he Recreation staff has been brainstorming various ideas to host an event different from those held in the past.  Details will be announced at the next Council meeting and posted on </w:t>
      </w:r>
      <w:r>
        <w:rPr>
          <w:sz w:val="24"/>
          <w:szCs w:val="24"/>
        </w:rPr>
        <w:t xml:space="preserve">the </w:t>
      </w:r>
      <w:r w:rsidRPr="00E02B03">
        <w:rPr>
          <w:sz w:val="24"/>
          <w:szCs w:val="24"/>
        </w:rPr>
        <w:t>Town</w:t>
      </w:r>
      <w:r>
        <w:rPr>
          <w:sz w:val="24"/>
          <w:szCs w:val="24"/>
        </w:rPr>
        <w:t xml:space="preserve"> of Gander’s </w:t>
      </w:r>
      <w:r w:rsidRPr="00E02B03">
        <w:rPr>
          <w:sz w:val="24"/>
          <w:szCs w:val="24"/>
        </w:rPr>
        <w:t>Facebook</w:t>
      </w:r>
      <w:r>
        <w:rPr>
          <w:sz w:val="24"/>
          <w:szCs w:val="24"/>
        </w:rPr>
        <w:t xml:space="preserve"> page.</w:t>
      </w:r>
      <w:r w:rsidRPr="00E02B03">
        <w:rPr>
          <w:sz w:val="24"/>
          <w:szCs w:val="24"/>
        </w:rPr>
        <w:t xml:space="preserve"> </w:t>
      </w:r>
    </w:p>
    <w:p w:rsidR="002E5F68" w:rsidRPr="00E02B03" w:rsidRDefault="002E5F68" w:rsidP="002E5F68">
      <w:pPr>
        <w:pStyle w:val="NoSpacing"/>
        <w:jc w:val="both"/>
        <w:rPr>
          <w:sz w:val="24"/>
          <w:szCs w:val="24"/>
        </w:rPr>
      </w:pPr>
    </w:p>
    <w:p w:rsidR="002E5F68" w:rsidRPr="00E02B03" w:rsidRDefault="002E5F68" w:rsidP="002E5F68">
      <w:pPr>
        <w:pStyle w:val="NoSpacing"/>
        <w:rPr>
          <w:b/>
          <w:sz w:val="28"/>
          <w:szCs w:val="28"/>
        </w:rPr>
      </w:pPr>
      <w:r w:rsidRPr="00E02B03">
        <w:rPr>
          <w:b/>
          <w:sz w:val="28"/>
          <w:szCs w:val="28"/>
        </w:rPr>
        <w:t>Gigantic Yard Sale</w:t>
      </w:r>
    </w:p>
    <w:p w:rsidR="002E5F68" w:rsidRPr="00E02B03" w:rsidRDefault="002E5F68" w:rsidP="002E5F68">
      <w:pPr>
        <w:pStyle w:val="NoSpacing"/>
        <w:rPr>
          <w:sz w:val="24"/>
          <w:szCs w:val="24"/>
        </w:rPr>
      </w:pPr>
    </w:p>
    <w:p w:rsidR="002E5F68" w:rsidRPr="00E02B03" w:rsidRDefault="002E5F68" w:rsidP="002E5F68">
      <w:pPr>
        <w:pStyle w:val="NoSpacing"/>
        <w:jc w:val="both"/>
        <w:rPr>
          <w:sz w:val="24"/>
          <w:szCs w:val="24"/>
        </w:rPr>
      </w:pPr>
      <w:r w:rsidRPr="00E02B03">
        <w:rPr>
          <w:sz w:val="24"/>
          <w:szCs w:val="24"/>
        </w:rPr>
        <w:t>The Town of Gander will be hosting a Gigantic Yard Sale on May 2</w:t>
      </w:r>
      <w:r w:rsidRPr="000534B6">
        <w:rPr>
          <w:sz w:val="24"/>
          <w:szCs w:val="24"/>
          <w:vertAlign w:val="superscript"/>
        </w:rPr>
        <w:t>nd</w:t>
      </w:r>
      <w:r>
        <w:rPr>
          <w:sz w:val="24"/>
          <w:szCs w:val="24"/>
        </w:rPr>
        <w:t xml:space="preserve"> </w:t>
      </w:r>
      <w:r w:rsidRPr="00E02B03">
        <w:rPr>
          <w:sz w:val="24"/>
          <w:szCs w:val="24"/>
        </w:rPr>
        <w:t>at the Gander Community Centre in conjunction with various charities as a part of its Clean and Green Campaign.  We are asking citizens to drop off items at the Community Centre from April 27</w:t>
      </w:r>
      <w:r w:rsidRPr="000534B6">
        <w:rPr>
          <w:sz w:val="24"/>
          <w:szCs w:val="24"/>
          <w:vertAlign w:val="superscript"/>
        </w:rPr>
        <w:t>th</w:t>
      </w:r>
      <w:r>
        <w:rPr>
          <w:sz w:val="24"/>
          <w:szCs w:val="24"/>
        </w:rPr>
        <w:t xml:space="preserve"> </w:t>
      </w:r>
      <w:r w:rsidRPr="00E02B03">
        <w:rPr>
          <w:sz w:val="24"/>
          <w:szCs w:val="24"/>
        </w:rPr>
        <w:t>– May 1</w:t>
      </w:r>
      <w:r w:rsidRPr="000534B6">
        <w:rPr>
          <w:sz w:val="24"/>
          <w:szCs w:val="24"/>
          <w:vertAlign w:val="superscript"/>
        </w:rPr>
        <w:t>st</w:t>
      </w:r>
      <w:r>
        <w:rPr>
          <w:sz w:val="24"/>
          <w:szCs w:val="24"/>
        </w:rPr>
        <w:t xml:space="preserve">. The items are to be in </w:t>
      </w:r>
      <w:r w:rsidRPr="00E02B03">
        <w:rPr>
          <w:sz w:val="24"/>
          <w:szCs w:val="24"/>
        </w:rPr>
        <w:t>good repair but no longer useful</w:t>
      </w:r>
      <w:r>
        <w:rPr>
          <w:sz w:val="24"/>
          <w:szCs w:val="24"/>
        </w:rPr>
        <w:t>.</w:t>
      </w:r>
      <w:r w:rsidRPr="00E02B03">
        <w:rPr>
          <w:sz w:val="24"/>
          <w:szCs w:val="24"/>
        </w:rPr>
        <w:t xml:space="preserve"> </w:t>
      </w:r>
      <w:r>
        <w:rPr>
          <w:sz w:val="24"/>
          <w:szCs w:val="24"/>
        </w:rPr>
        <w:t>They</w:t>
      </w:r>
      <w:r w:rsidRPr="00E02B03">
        <w:rPr>
          <w:sz w:val="24"/>
          <w:szCs w:val="24"/>
        </w:rPr>
        <w:t xml:space="preserve"> will be sold and the proceeds will be divided up amongst the charities involved. More details will be forthcoming on </w:t>
      </w:r>
      <w:proofErr w:type="gramStart"/>
      <w:r w:rsidRPr="00E02B03">
        <w:rPr>
          <w:sz w:val="24"/>
          <w:szCs w:val="24"/>
        </w:rPr>
        <w:t>this  initiative</w:t>
      </w:r>
      <w:proofErr w:type="gramEnd"/>
      <w:r w:rsidRPr="00E02B03">
        <w:rPr>
          <w:sz w:val="24"/>
          <w:szCs w:val="24"/>
        </w:rPr>
        <w:t xml:space="preserve"> as they are confirmed, just check our Facebook page and website or contact the Recreation Department at 651-5927.</w:t>
      </w:r>
    </w:p>
    <w:p w:rsidR="002E5F68" w:rsidRPr="00E02B03" w:rsidRDefault="002E5F68" w:rsidP="002E5F68">
      <w:pPr>
        <w:pStyle w:val="NoSpacing"/>
        <w:rPr>
          <w:sz w:val="24"/>
          <w:szCs w:val="24"/>
        </w:rPr>
      </w:pPr>
    </w:p>
    <w:p w:rsidR="002E5F68" w:rsidRDefault="002E5F68" w:rsidP="002E5F68">
      <w:pPr>
        <w:pStyle w:val="NoSpacing"/>
        <w:rPr>
          <w:b/>
          <w:sz w:val="28"/>
          <w:szCs w:val="28"/>
        </w:rPr>
      </w:pPr>
      <w:r w:rsidRPr="00E02B03">
        <w:rPr>
          <w:b/>
          <w:sz w:val="28"/>
          <w:szCs w:val="28"/>
        </w:rPr>
        <w:t>Summer Events at Cobb’s Pond</w:t>
      </w:r>
    </w:p>
    <w:p w:rsidR="002E5F68" w:rsidRPr="00E02B03" w:rsidRDefault="002E5F68" w:rsidP="002E5F68">
      <w:pPr>
        <w:pStyle w:val="NoSpacing"/>
        <w:rPr>
          <w:b/>
          <w:sz w:val="28"/>
          <w:szCs w:val="28"/>
        </w:rPr>
      </w:pPr>
    </w:p>
    <w:p w:rsidR="002E5F68" w:rsidRPr="00E02B03" w:rsidRDefault="002E5F68" w:rsidP="002E5F68">
      <w:pPr>
        <w:pStyle w:val="NoSpacing"/>
        <w:jc w:val="both"/>
        <w:rPr>
          <w:sz w:val="24"/>
          <w:szCs w:val="24"/>
        </w:rPr>
      </w:pPr>
      <w:r w:rsidRPr="00E02B03">
        <w:rPr>
          <w:sz w:val="24"/>
          <w:szCs w:val="24"/>
        </w:rPr>
        <w:t>The Committee would like the Event Coordinator to look at the possibility of hosting “Acoustic” music events at the Cobb’s Pond amphitheatre. This initiative has been discussed amongst staff and we are hoping to have some type of schedule put together once the Event Staff resumes their duties in May.</w:t>
      </w:r>
    </w:p>
    <w:p w:rsidR="00CA2585" w:rsidRDefault="00CA2585"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w:t>
      </w:r>
      <w:proofErr w:type="spellStart"/>
      <w:r w:rsidRPr="00480A65">
        <w:t>Councillor</w:t>
      </w:r>
      <w:proofErr w:type="spellEnd"/>
      <w:r w:rsidRPr="00480A65">
        <w:t xml:space="preserve"> </w:t>
      </w:r>
      <w:r w:rsidR="00043639">
        <w:t>Anstey.</w:t>
      </w:r>
    </w:p>
    <w:p w:rsidR="00BC6DD1" w:rsidRDefault="00BC6DD1" w:rsidP="00BC6DD1"/>
    <w:p w:rsidR="00DB5AE1" w:rsidRDefault="00BC6DD1" w:rsidP="00BC6DD1">
      <w:r>
        <w:t xml:space="preserve">The Municipal Works &amp; Services Committee was held on </w:t>
      </w:r>
      <w:r w:rsidR="00043639">
        <w:t>April 1,</w:t>
      </w:r>
      <w:r w:rsidR="001461BC">
        <w:t xml:space="preserve"> 201</w:t>
      </w:r>
      <w:r w:rsidR="00E13846">
        <w:t>5</w:t>
      </w:r>
      <w:r w:rsidR="00EC4ACB">
        <w:t xml:space="preserve">.  The meeting was chaired by </w:t>
      </w:r>
      <w:r w:rsidR="007A4A04">
        <w:t>R. Anstey</w:t>
      </w:r>
      <w:r>
        <w:t xml:space="preserve">, </w:t>
      </w:r>
      <w:proofErr w:type="spellStart"/>
      <w:r>
        <w:t>Councillor</w:t>
      </w:r>
      <w:proofErr w:type="spellEnd"/>
      <w:r>
        <w:t>.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t>J. Blackwood, Directo</w:t>
      </w:r>
      <w:r w:rsidR="007E1B0E">
        <w:t xml:space="preserve">r of </w:t>
      </w:r>
      <w:r w:rsidR="009541CD">
        <w:t xml:space="preserve">Engineering; </w:t>
      </w:r>
      <w:r w:rsidR="007A4A04">
        <w:t>D. Moulton</w:t>
      </w:r>
      <w:r w:rsidR="009541CD">
        <w:t>, Director of Municipal Works</w:t>
      </w:r>
      <w:r w:rsidR="007A4A04">
        <w:t xml:space="preserve"> (A)</w:t>
      </w:r>
      <w:r w:rsidR="00071B7D">
        <w:t xml:space="preserve">; J. </w:t>
      </w:r>
      <w:r w:rsidR="007A4A04">
        <w:t>Hillier, Administrative Assistant.</w:t>
      </w:r>
    </w:p>
    <w:p w:rsidR="008F379C" w:rsidRDefault="008F379C" w:rsidP="00BC6DD1"/>
    <w:p w:rsidR="000A182A" w:rsidRDefault="00BC6DD1" w:rsidP="009F7238">
      <w:r>
        <w:t>The following items were discussed:</w:t>
      </w:r>
    </w:p>
    <w:p w:rsidR="00DD7189" w:rsidRDefault="00DD7189" w:rsidP="00DD7189">
      <w:pPr>
        <w:rPr>
          <w:b/>
        </w:rPr>
      </w:pPr>
    </w:p>
    <w:p w:rsidR="008621D0" w:rsidRDefault="008621D0" w:rsidP="008621D0">
      <w:pPr>
        <w:rPr>
          <w:b/>
          <w:u w:val="single"/>
        </w:rPr>
      </w:pPr>
    </w:p>
    <w:p w:rsidR="008621D0" w:rsidRDefault="008621D0" w:rsidP="008621D0">
      <w:pPr>
        <w:rPr>
          <w:b/>
          <w:u w:val="single"/>
        </w:rPr>
      </w:pPr>
    </w:p>
    <w:p w:rsidR="008621D0" w:rsidRDefault="008621D0" w:rsidP="008621D0">
      <w:pPr>
        <w:rPr>
          <w:b/>
          <w:u w:val="single"/>
        </w:rPr>
      </w:pPr>
    </w:p>
    <w:p w:rsidR="008621D0" w:rsidRDefault="008621D0" w:rsidP="008621D0">
      <w:pPr>
        <w:rPr>
          <w:b/>
          <w:u w:val="single"/>
        </w:rPr>
      </w:pPr>
    </w:p>
    <w:p w:rsidR="008621D0" w:rsidRDefault="008621D0" w:rsidP="008621D0">
      <w:pPr>
        <w:rPr>
          <w:b/>
          <w:u w:val="single"/>
        </w:rPr>
      </w:pPr>
    </w:p>
    <w:p w:rsidR="008621D0" w:rsidRDefault="008621D0" w:rsidP="008621D0">
      <w:pPr>
        <w:rPr>
          <w:b/>
          <w:u w:val="single"/>
        </w:rPr>
      </w:pPr>
    </w:p>
    <w:p w:rsidR="008621D0" w:rsidRPr="009F61BC" w:rsidRDefault="008621D0" w:rsidP="008621D0">
      <w:pPr>
        <w:rPr>
          <w:b/>
          <w:u w:val="single"/>
        </w:rPr>
      </w:pPr>
      <w:r w:rsidRPr="009F61BC">
        <w:rPr>
          <w:b/>
          <w:u w:val="single"/>
        </w:rPr>
        <w:lastRenderedPageBreak/>
        <w:t>MUNICIPAL WORKS</w:t>
      </w:r>
    </w:p>
    <w:p w:rsidR="008621D0" w:rsidRDefault="008621D0" w:rsidP="008621D0">
      <w:pPr>
        <w:rPr>
          <w:b/>
          <w:szCs w:val="28"/>
        </w:rPr>
      </w:pPr>
    </w:p>
    <w:p w:rsidR="008621D0" w:rsidRPr="009F61BC" w:rsidRDefault="008621D0" w:rsidP="008621D0">
      <w:pPr>
        <w:rPr>
          <w:b/>
          <w:sz w:val="28"/>
          <w:szCs w:val="28"/>
        </w:rPr>
      </w:pPr>
      <w:r w:rsidRPr="009F61BC">
        <w:rPr>
          <w:b/>
          <w:sz w:val="28"/>
          <w:szCs w:val="28"/>
        </w:rPr>
        <w:t>Invoices for Approval</w:t>
      </w:r>
    </w:p>
    <w:p w:rsidR="008621D0" w:rsidRDefault="008621D0" w:rsidP="008621D0">
      <w:pPr>
        <w:rPr>
          <w:b/>
          <w:szCs w:val="28"/>
        </w:rPr>
      </w:pPr>
    </w:p>
    <w:p w:rsidR="008621D0" w:rsidRDefault="008621D0" w:rsidP="008621D0">
      <w:pPr>
        <w:rPr>
          <w:szCs w:val="28"/>
        </w:rPr>
      </w:pPr>
      <w:r>
        <w:rPr>
          <w:szCs w:val="28"/>
        </w:rPr>
        <w:t>The Committee reviewed the invoices from Avalon Coal Salt &amp; Oil Ltd., as well as, Central Newfoundland Waste Management. The Director advised the Committee that all goods and services have been received and meet the Town’s specifications.</w:t>
      </w:r>
    </w:p>
    <w:p w:rsidR="008621D0" w:rsidRDefault="008621D0" w:rsidP="008621D0">
      <w:pPr>
        <w:rPr>
          <w:szCs w:val="28"/>
        </w:rPr>
      </w:pPr>
    </w:p>
    <w:p w:rsidR="008621D0" w:rsidRDefault="008621D0" w:rsidP="008621D0">
      <w:pPr>
        <w:rPr>
          <w:szCs w:val="28"/>
        </w:rPr>
      </w:pPr>
      <w:r>
        <w:rPr>
          <w:szCs w:val="28"/>
        </w:rPr>
        <w:t>The Committee recommends that the invoices be paid and forwards them to the Finance Committee for its consideration.</w:t>
      </w:r>
    </w:p>
    <w:p w:rsidR="008621D0" w:rsidRPr="009F61BC" w:rsidRDefault="008621D0" w:rsidP="008621D0">
      <w:pPr>
        <w:rPr>
          <w:szCs w:val="28"/>
        </w:rPr>
      </w:pPr>
    </w:p>
    <w:p w:rsidR="008621D0" w:rsidRDefault="008621D0" w:rsidP="008621D0">
      <w:pPr>
        <w:rPr>
          <w:b/>
          <w:sz w:val="28"/>
          <w:szCs w:val="28"/>
        </w:rPr>
      </w:pPr>
      <w:r w:rsidRPr="00FB20FE">
        <w:rPr>
          <w:b/>
          <w:sz w:val="28"/>
          <w:szCs w:val="28"/>
        </w:rPr>
        <w:t>Snow Removal complaint – 17 McGrath Place</w:t>
      </w:r>
    </w:p>
    <w:p w:rsidR="008621D0" w:rsidRDefault="008621D0" w:rsidP="008621D0">
      <w:pPr>
        <w:rPr>
          <w:b/>
          <w:sz w:val="28"/>
          <w:szCs w:val="28"/>
        </w:rPr>
      </w:pPr>
    </w:p>
    <w:p w:rsidR="008621D0" w:rsidRDefault="008621D0" w:rsidP="008621D0">
      <w:r>
        <w:t xml:space="preserve">The Committee reviewed correspondence from a resident of 17 McGrath Place indicating his frustrations and concerns regarding snow removal operations during late night/early morning hours. </w:t>
      </w:r>
    </w:p>
    <w:p w:rsidR="008621D0" w:rsidRDefault="008621D0" w:rsidP="008621D0"/>
    <w:p w:rsidR="008621D0" w:rsidRDefault="008621D0" w:rsidP="008621D0">
      <w:r>
        <w:t xml:space="preserve">The Committee discussed the snow plan and snow clearing operations that proceed during the late night and early morning. The Director of Municipal Works informed the Committee that snow clearing is completed as much as possible during the day; however requires snow clearing  to continue during the overnight.  He also indicated many reasons as to why this time is most effective. There is less traffic and no parked cars on the sides of the road during the night. It also ensures the safety of children at play and the safety of pedestrians. He indicated that he understands that equipment can be loud at times and the alarms on the equipment can be disruptive but unfortunately, this is unavoidable during snow clearing. </w:t>
      </w:r>
    </w:p>
    <w:p w:rsidR="008621D0" w:rsidRDefault="008621D0" w:rsidP="008621D0"/>
    <w:p w:rsidR="008621D0" w:rsidRPr="005912B2" w:rsidRDefault="008621D0" w:rsidP="008621D0">
      <w:r>
        <w:t>The Committee is recommending the Supervisor of Municipal Works contact the resident to explain the current snow plan and snow clearing operations which are approved and adopted by council each year.</w:t>
      </w:r>
    </w:p>
    <w:p w:rsidR="008621D0" w:rsidRDefault="008621D0" w:rsidP="008621D0">
      <w:pPr>
        <w:rPr>
          <w:b/>
        </w:rPr>
      </w:pPr>
    </w:p>
    <w:p w:rsidR="008621D0" w:rsidRPr="009F61BC" w:rsidRDefault="008621D0" w:rsidP="008621D0">
      <w:pPr>
        <w:rPr>
          <w:b/>
          <w:sz w:val="28"/>
          <w:szCs w:val="28"/>
        </w:rPr>
      </w:pPr>
      <w:r w:rsidRPr="009F61BC">
        <w:rPr>
          <w:b/>
          <w:sz w:val="28"/>
          <w:szCs w:val="28"/>
        </w:rPr>
        <w:t>Tender</w:t>
      </w:r>
    </w:p>
    <w:p w:rsidR="008621D0" w:rsidRDefault="008621D0" w:rsidP="008621D0">
      <w:pPr>
        <w:rPr>
          <w:b/>
          <w:szCs w:val="28"/>
        </w:rPr>
      </w:pPr>
      <w:r>
        <w:rPr>
          <w:b/>
          <w:szCs w:val="28"/>
        </w:rPr>
        <w:t>Supply of asphalt</w:t>
      </w:r>
    </w:p>
    <w:p w:rsidR="008621D0" w:rsidRPr="001B0EE3" w:rsidRDefault="008621D0" w:rsidP="008621D0">
      <w:pPr>
        <w:rPr>
          <w:b/>
          <w:szCs w:val="28"/>
        </w:rPr>
      </w:pPr>
    </w:p>
    <w:p w:rsidR="008621D0" w:rsidRDefault="008621D0" w:rsidP="008621D0">
      <w:pPr>
        <w:rPr>
          <w:szCs w:val="28"/>
        </w:rPr>
      </w:pPr>
      <w:r>
        <w:rPr>
          <w:szCs w:val="28"/>
        </w:rPr>
        <w:t xml:space="preserve">The Committee reviewed the results of the tender for the supply of asphalt. Two tenders were received and the Director advised that the lowest of the tenders that met the specifications was submitted by </w:t>
      </w:r>
      <w:r w:rsidRPr="009F61BC">
        <w:rPr>
          <w:b/>
          <w:i/>
          <w:szCs w:val="28"/>
        </w:rPr>
        <w:t>B&amp;M Paving.</w:t>
      </w:r>
    </w:p>
    <w:p w:rsidR="008621D0" w:rsidRDefault="008621D0" w:rsidP="008621D0">
      <w:pPr>
        <w:rPr>
          <w:szCs w:val="28"/>
        </w:rPr>
      </w:pPr>
    </w:p>
    <w:p w:rsidR="008621D0" w:rsidRPr="00BB1652" w:rsidRDefault="008621D0" w:rsidP="008621D0">
      <w:pPr>
        <w:rPr>
          <w:szCs w:val="28"/>
        </w:rPr>
      </w:pPr>
      <w:r>
        <w:rPr>
          <w:szCs w:val="28"/>
        </w:rPr>
        <w:t xml:space="preserve">The Committee recommends that the tender for the supply of asphalt be awarded to </w:t>
      </w:r>
      <w:r w:rsidRPr="009F61BC">
        <w:rPr>
          <w:b/>
          <w:i/>
          <w:szCs w:val="28"/>
        </w:rPr>
        <w:t>B&amp;M Paving</w:t>
      </w:r>
      <w:r>
        <w:rPr>
          <w:szCs w:val="28"/>
        </w:rPr>
        <w:t xml:space="preserve"> and refers this tender to the Finance Committee for its consideration.</w:t>
      </w:r>
    </w:p>
    <w:p w:rsidR="008621D0" w:rsidRDefault="008621D0" w:rsidP="008621D0">
      <w:pPr>
        <w:rPr>
          <w:b/>
        </w:rPr>
      </w:pPr>
    </w:p>
    <w:p w:rsidR="008621D0" w:rsidRPr="00236439" w:rsidRDefault="008621D0" w:rsidP="008621D0">
      <w:r w:rsidRPr="00236439">
        <w:t>D. Moulton left the Committee meeting at 4:02 p.m.</w:t>
      </w:r>
    </w:p>
    <w:p w:rsidR="008621D0" w:rsidRPr="00BB1652" w:rsidRDefault="008621D0" w:rsidP="008621D0">
      <w:pPr>
        <w:rPr>
          <w:i/>
        </w:rPr>
      </w:pPr>
    </w:p>
    <w:p w:rsidR="008621D0" w:rsidRDefault="008621D0" w:rsidP="008621D0">
      <w:pPr>
        <w:rPr>
          <w:b/>
        </w:rPr>
      </w:pPr>
    </w:p>
    <w:p w:rsidR="008621D0" w:rsidRDefault="008621D0" w:rsidP="008621D0">
      <w:pPr>
        <w:rPr>
          <w:b/>
          <w:u w:val="single"/>
        </w:rPr>
      </w:pPr>
      <w:r>
        <w:rPr>
          <w:b/>
          <w:u w:val="single"/>
        </w:rPr>
        <w:lastRenderedPageBreak/>
        <w:t>ENGINEERING</w:t>
      </w:r>
    </w:p>
    <w:p w:rsidR="008621D0" w:rsidRDefault="008621D0" w:rsidP="008621D0">
      <w:pPr>
        <w:rPr>
          <w:b/>
          <w:u w:val="single"/>
        </w:rPr>
      </w:pPr>
    </w:p>
    <w:p w:rsidR="008621D0" w:rsidRPr="00462B54" w:rsidRDefault="008621D0" w:rsidP="008621D0">
      <w:pPr>
        <w:rPr>
          <w:b/>
          <w:sz w:val="28"/>
          <w:szCs w:val="28"/>
        </w:rPr>
      </w:pPr>
      <w:r w:rsidRPr="00462B54">
        <w:rPr>
          <w:b/>
          <w:sz w:val="28"/>
          <w:szCs w:val="28"/>
        </w:rPr>
        <w:t xml:space="preserve">Design Standards for Streets and Subdivisions </w:t>
      </w:r>
    </w:p>
    <w:p w:rsidR="008621D0" w:rsidRDefault="008621D0" w:rsidP="008621D0">
      <w:pPr>
        <w:rPr>
          <w:b/>
          <w:u w:val="single"/>
        </w:rPr>
      </w:pPr>
    </w:p>
    <w:p w:rsidR="008621D0" w:rsidRDefault="008621D0" w:rsidP="008621D0">
      <w:r>
        <w:t xml:space="preserve">The Engineering Department recently completed their review of the existing </w:t>
      </w:r>
      <w:r w:rsidRPr="00976CD5">
        <w:rPr>
          <w:i/>
        </w:rPr>
        <w:t>Design Standards</w:t>
      </w:r>
      <w:r>
        <w:t xml:space="preserve"> </w:t>
      </w:r>
      <w:r w:rsidRPr="00976CD5">
        <w:rPr>
          <w:i/>
        </w:rPr>
        <w:t>for Streets and Subdivisions,</w:t>
      </w:r>
      <w:r>
        <w:t xml:space="preserve"> made the necessary changes to bring the standards up to date and distributed a draft copy to local developers and contractors requesting their input regarding the changes.</w:t>
      </w:r>
    </w:p>
    <w:p w:rsidR="008621D0" w:rsidRDefault="008621D0" w:rsidP="008621D0"/>
    <w:p w:rsidR="008621D0" w:rsidRDefault="008621D0" w:rsidP="008621D0">
      <w:r>
        <w:t>The Engineering Department did not receive any objections to the revisions of the document by the deadline provided therefore, the department is requesting the revisions be approved as attached.</w:t>
      </w:r>
    </w:p>
    <w:p w:rsidR="008621D0" w:rsidRDefault="008621D0" w:rsidP="008621D0"/>
    <w:p w:rsidR="008621D0" w:rsidRPr="008621D0" w:rsidRDefault="008621D0" w:rsidP="008621D0">
      <w:pPr>
        <w:rPr>
          <w:b/>
          <w:sz w:val="26"/>
          <w:szCs w:val="26"/>
        </w:rPr>
      </w:pPr>
      <w:r w:rsidRPr="008621D0">
        <w:rPr>
          <w:b/>
          <w:sz w:val="26"/>
          <w:szCs w:val="26"/>
        </w:rPr>
        <w:t>Motion #15-067</w:t>
      </w:r>
    </w:p>
    <w:p w:rsidR="008621D0" w:rsidRPr="008621D0" w:rsidRDefault="008621D0" w:rsidP="008621D0">
      <w:pPr>
        <w:rPr>
          <w:b/>
          <w:sz w:val="26"/>
          <w:szCs w:val="26"/>
        </w:rPr>
      </w:pPr>
      <w:r w:rsidRPr="008621D0">
        <w:rPr>
          <w:b/>
          <w:sz w:val="26"/>
          <w:szCs w:val="26"/>
        </w:rPr>
        <w:t>Design Standards for Streets and Subdivisions</w:t>
      </w:r>
    </w:p>
    <w:p w:rsidR="008621D0" w:rsidRDefault="008621D0" w:rsidP="008621D0"/>
    <w:p w:rsidR="008621D0" w:rsidRDefault="008621D0" w:rsidP="008621D0">
      <w:r>
        <w:t xml:space="preserve">Moved by </w:t>
      </w:r>
      <w:proofErr w:type="spellStart"/>
      <w:r>
        <w:t>Councillor</w:t>
      </w:r>
      <w:proofErr w:type="spellEnd"/>
      <w:r>
        <w:t xml:space="preserve"> Anstey and seconded by </w:t>
      </w:r>
      <w:proofErr w:type="spellStart"/>
      <w:r>
        <w:t>Councillor</w:t>
      </w:r>
      <w:proofErr w:type="spellEnd"/>
      <w:r>
        <w:t xml:space="preserve"> Lorenzen that the proposed changes to the Town of Gander’s </w:t>
      </w:r>
      <w:r w:rsidRPr="00976CD5">
        <w:rPr>
          <w:i/>
        </w:rPr>
        <w:t>Design Standards for Streets and Subdivisions</w:t>
      </w:r>
      <w:r>
        <w:t xml:space="preserve"> be approved as attached.</w:t>
      </w:r>
    </w:p>
    <w:p w:rsidR="008621D0" w:rsidRDefault="008621D0" w:rsidP="008621D0"/>
    <w:p w:rsidR="008621D0" w:rsidRDefault="008621D0" w:rsidP="008621D0">
      <w:r>
        <w:tab/>
      </w:r>
      <w:r>
        <w:tab/>
        <w:t xml:space="preserve">In </w:t>
      </w:r>
      <w:proofErr w:type="spellStart"/>
      <w:r>
        <w:t>Favour</w:t>
      </w:r>
      <w:proofErr w:type="spellEnd"/>
      <w:r>
        <w:t>:</w:t>
      </w:r>
      <w:r>
        <w:tab/>
        <w:t>5</w:t>
      </w:r>
      <w:r>
        <w:tab/>
        <w:t>Opposing:</w:t>
      </w:r>
      <w:r>
        <w:tab/>
        <w:t>0</w:t>
      </w:r>
    </w:p>
    <w:p w:rsidR="008621D0" w:rsidRDefault="008621D0" w:rsidP="008621D0"/>
    <w:p w:rsidR="008621D0" w:rsidRDefault="008621D0" w:rsidP="008621D0">
      <w:r w:rsidRPr="008621D0">
        <w:rPr>
          <w:b/>
        </w:rPr>
        <w:t>Decision:</w:t>
      </w:r>
      <w:r>
        <w:tab/>
        <w:t>Motion carried.</w:t>
      </w:r>
    </w:p>
    <w:p w:rsidR="008621D0" w:rsidRDefault="008621D0" w:rsidP="008621D0">
      <w:pPr>
        <w:rPr>
          <w:b/>
          <w:sz w:val="28"/>
          <w:szCs w:val="28"/>
        </w:rPr>
      </w:pPr>
    </w:p>
    <w:p w:rsidR="008621D0" w:rsidRDefault="008621D0" w:rsidP="008621D0">
      <w:pPr>
        <w:rPr>
          <w:b/>
          <w:sz w:val="28"/>
          <w:szCs w:val="28"/>
        </w:rPr>
      </w:pPr>
      <w:r>
        <w:rPr>
          <w:b/>
          <w:sz w:val="28"/>
          <w:szCs w:val="28"/>
        </w:rPr>
        <w:t>Grading Policy E-01</w:t>
      </w:r>
    </w:p>
    <w:p w:rsidR="008621D0" w:rsidRDefault="008621D0" w:rsidP="008621D0">
      <w:pPr>
        <w:rPr>
          <w:b/>
          <w:sz w:val="28"/>
          <w:szCs w:val="28"/>
        </w:rPr>
      </w:pPr>
    </w:p>
    <w:p w:rsidR="008621D0" w:rsidRDefault="008621D0" w:rsidP="008621D0">
      <w:r>
        <w:t>The Committee presents this policy for its second reading. The Director of Engineering relayed to the Committee that no objections to the proposed revisions were received.</w:t>
      </w:r>
    </w:p>
    <w:p w:rsidR="008621D0" w:rsidRDefault="008621D0" w:rsidP="008621D0"/>
    <w:p w:rsidR="008621D0" w:rsidRPr="008621D0" w:rsidRDefault="008621D0" w:rsidP="008621D0">
      <w:pPr>
        <w:rPr>
          <w:b/>
          <w:sz w:val="26"/>
          <w:szCs w:val="26"/>
        </w:rPr>
      </w:pPr>
      <w:r w:rsidRPr="008621D0">
        <w:rPr>
          <w:b/>
          <w:sz w:val="26"/>
          <w:szCs w:val="26"/>
        </w:rPr>
        <w:t>Motion #15-068</w:t>
      </w:r>
    </w:p>
    <w:p w:rsidR="008621D0" w:rsidRPr="008621D0" w:rsidRDefault="008621D0" w:rsidP="008621D0">
      <w:pPr>
        <w:rPr>
          <w:b/>
          <w:sz w:val="26"/>
          <w:szCs w:val="26"/>
        </w:rPr>
      </w:pPr>
      <w:r w:rsidRPr="008621D0">
        <w:rPr>
          <w:b/>
          <w:sz w:val="26"/>
          <w:szCs w:val="26"/>
        </w:rPr>
        <w:t>Grading Policy E-01</w:t>
      </w:r>
    </w:p>
    <w:p w:rsidR="008621D0" w:rsidRDefault="008621D0" w:rsidP="008621D0"/>
    <w:p w:rsidR="008621D0" w:rsidRDefault="008621D0" w:rsidP="008621D0">
      <w:r>
        <w:t xml:space="preserve">Moved by </w:t>
      </w:r>
      <w:proofErr w:type="spellStart"/>
      <w:r>
        <w:t>Councillor</w:t>
      </w:r>
      <w:proofErr w:type="spellEnd"/>
      <w:r>
        <w:t xml:space="preserve"> Anstey and seconded by </w:t>
      </w:r>
      <w:proofErr w:type="spellStart"/>
      <w:r>
        <w:t>Councillor</w:t>
      </w:r>
      <w:proofErr w:type="spellEnd"/>
      <w:r>
        <w:t xml:space="preserve"> </w:t>
      </w:r>
      <w:proofErr w:type="spellStart"/>
      <w:r>
        <w:t>McBreairty</w:t>
      </w:r>
      <w:proofErr w:type="spellEnd"/>
      <w:r>
        <w:t xml:space="preserve"> that Grading Policy E-01 be approved as attached.</w:t>
      </w:r>
    </w:p>
    <w:p w:rsidR="008621D0" w:rsidRDefault="008621D0" w:rsidP="008621D0"/>
    <w:p w:rsidR="008621D0" w:rsidRDefault="008621D0" w:rsidP="008621D0">
      <w:r>
        <w:tab/>
      </w:r>
      <w:r>
        <w:tab/>
        <w:t xml:space="preserve">In </w:t>
      </w:r>
      <w:proofErr w:type="spellStart"/>
      <w:r>
        <w:t>Favour</w:t>
      </w:r>
      <w:proofErr w:type="spellEnd"/>
      <w:r>
        <w:t>:</w:t>
      </w:r>
      <w:r>
        <w:tab/>
        <w:t>5</w:t>
      </w:r>
      <w:r>
        <w:tab/>
        <w:t>Opposing:</w:t>
      </w:r>
      <w:r>
        <w:tab/>
        <w:t>0</w:t>
      </w:r>
    </w:p>
    <w:p w:rsidR="008621D0" w:rsidRDefault="008621D0" w:rsidP="008621D0"/>
    <w:p w:rsidR="008621D0" w:rsidRPr="00F345CF" w:rsidRDefault="008621D0" w:rsidP="008621D0">
      <w:r w:rsidRPr="008621D0">
        <w:rPr>
          <w:b/>
        </w:rPr>
        <w:t>Decision:</w:t>
      </w:r>
      <w:r>
        <w:tab/>
        <w:t>Motion carried.</w:t>
      </w:r>
    </w:p>
    <w:p w:rsidR="008621D0" w:rsidRDefault="008621D0" w:rsidP="008621D0">
      <w:pPr>
        <w:rPr>
          <w:b/>
          <w:sz w:val="28"/>
          <w:szCs w:val="28"/>
        </w:rPr>
      </w:pPr>
    </w:p>
    <w:p w:rsidR="009E0F5C" w:rsidRDefault="009E0F5C" w:rsidP="008621D0">
      <w:pPr>
        <w:rPr>
          <w:b/>
          <w:sz w:val="28"/>
          <w:szCs w:val="28"/>
        </w:rPr>
      </w:pPr>
    </w:p>
    <w:p w:rsidR="009E0F5C" w:rsidRDefault="009E0F5C" w:rsidP="008621D0">
      <w:pPr>
        <w:rPr>
          <w:b/>
          <w:sz w:val="28"/>
          <w:szCs w:val="28"/>
        </w:rPr>
      </w:pPr>
    </w:p>
    <w:p w:rsidR="009E0F5C" w:rsidRDefault="009E0F5C" w:rsidP="008621D0">
      <w:pPr>
        <w:rPr>
          <w:b/>
          <w:sz w:val="28"/>
          <w:szCs w:val="28"/>
        </w:rPr>
      </w:pPr>
    </w:p>
    <w:p w:rsidR="009E0F5C" w:rsidRDefault="009E0F5C" w:rsidP="008621D0">
      <w:pPr>
        <w:rPr>
          <w:b/>
          <w:sz w:val="28"/>
          <w:szCs w:val="28"/>
        </w:rPr>
      </w:pPr>
    </w:p>
    <w:p w:rsidR="008621D0" w:rsidRDefault="008621D0" w:rsidP="008621D0">
      <w:pPr>
        <w:rPr>
          <w:b/>
          <w:sz w:val="28"/>
          <w:szCs w:val="28"/>
        </w:rPr>
      </w:pPr>
      <w:r w:rsidRPr="008C6E35">
        <w:rPr>
          <w:b/>
          <w:sz w:val="28"/>
          <w:szCs w:val="28"/>
        </w:rPr>
        <w:lastRenderedPageBreak/>
        <w:t xml:space="preserve">Electrical Service – </w:t>
      </w:r>
      <w:proofErr w:type="spellStart"/>
      <w:r w:rsidRPr="008C6E35">
        <w:rPr>
          <w:b/>
          <w:sz w:val="28"/>
          <w:szCs w:val="28"/>
        </w:rPr>
        <w:t>Beaverwood</w:t>
      </w:r>
      <w:proofErr w:type="spellEnd"/>
      <w:r w:rsidRPr="008C6E35">
        <w:rPr>
          <w:b/>
          <w:sz w:val="28"/>
          <w:szCs w:val="28"/>
        </w:rPr>
        <w:t xml:space="preserve"> Lift Station</w:t>
      </w:r>
    </w:p>
    <w:p w:rsidR="008621D0" w:rsidRDefault="008621D0" w:rsidP="008621D0">
      <w:pPr>
        <w:rPr>
          <w:b/>
          <w:sz w:val="28"/>
          <w:szCs w:val="28"/>
        </w:rPr>
      </w:pPr>
    </w:p>
    <w:p w:rsidR="008621D0" w:rsidRDefault="008621D0" w:rsidP="008621D0">
      <w:r>
        <w:t xml:space="preserve">The Director of Engineering informed the Committee of a three phase power installation that would be required in order to provide electrical service to the new lift station located next to the </w:t>
      </w:r>
      <w:proofErr w:type="spellStart"/>
      <w:r>
        <w:t>Beaverwood</w:t>
      </w:r>
      <w:proofErr w:type="spellEnd"/>
      <w:r>
        <w:t xml:space="preserve"> Treatment Plant. He also indicated that authorization has been given to Professional Grading and Contracting Ltd. to engage Newfoundland Power to proceed with the installation. </w:t>
      </w:r>
    </w:p>
    <w:p w:rsidR="008621D0" w:rsidRDefault="008621D0" w:rsidP="008621D0"/>
    <w:p w:rsidR="008621D0" w:rsidRPr="00165160" w:rsidRDefault="008621D0" w:rsidP="008621D0">
      <w:r>
        <w:t>It is noted that if any additional costs are foreseen, the consultant must be notified prior to these changes to provide additional authorization.</w:t>
      </w:r>
    </w:p>
    <w:p w:rsidR="008621D0" w:rsidRDefault="008621D0" w:rsidP="008621D0">
      <w:pPr>
        <w:rPr>
          <w:b/>
        </w:rPr>
      </w:pPr>
    </w:p>
    <w:p w:rsidR="008621D0" w:rsidRPr="008C6E35" w:rsidRDefault="008621D0" w:rsidP="008621D0">
      <w:pPr>
        <w:rPr>
          <w:b/>
          <w:sz w:val="28"/>
          <w:szCs w:val="28"/>
        </w:rPr>
      </w:pPr>
      <w:r w:rsidRPr="008C6E35">
        <w:rPr>
          <w:b/>
          <w:sz w:val="28"/>
          <w:szCs w:val="28"/>
        </w:rPr>
        <w:t>Municipal Plan Amendment #9, Development Regulation Amendment # 15</w:t>
      </w:r>
    </w:p>
    <w:p w:rsidR="008621D0" w:rsidRDefault="008621D0" w:rsidP="008621D0">
      <w:pPr>
        <w:rPr>
          <w:b/>
        </w:rPr>
      </w:pPr>
    </w:p>
    <w:p w:rsidR="008621D0" w:rsidRPr="009C01B7" w:rsidRDefault="008621D0" w:rsidP="008621D0">
      <w:pPr>
        <w:rPr>
          <w:rFonts w:cs="Arial"/>
          <w:lang w:val="en-GB"/>
        </w:rPr>
      </w:pPr>
      <w:r w:rsidRPr="009C01B7">
        <w:rPr>
          <w:rFonts w:cs="Arial"/>
          <w:lang w:val="en-GB"/>
        </w:rPr>
        <w:t xml:space="preserve">As requested by Council, the proposed Municipal Plan Amendment # 9, 2015 and Development Regulations Amendment # 15, 2015 is now ready for adoption. </w:t>
      </w:r>
    </w:p>
    <w:p w:rsidR="008621D0" w:rsidRPr="009C01B7" w:rsidRDefault="008621D0" w:rsidP="008621D0">
      <w:pPr>
        <w:rPr>
          <w:rFonts w:cs="Arial"/>
          <w:lang w:val="en-GB"/>
        </w:rPr>
      </w:pPr>
    </w:p>
    <w:p w:rsidR="008621D0" w:rsidRPr="009C01B7" w:rsidRDefault="008621D0" w:rsidP="008621D0">
      <w:pPr>
        <w:rPr>
          <w:rFonts w:cs="Arial"/>
          <w:lang w:val="en-GB"/>
        </w:rPr>
      </w:pPr>
      <w:r w:rsidRPr="009C01B7">
        <w:rPr>
          <w:rFonts w:cs="Arial"/>
          <w:lang w:val="en-GB"/>
        </w:rPr>
        <w:t xml:space="preserve">This amendment proposes </w:t>
      </w:r>
      <w:r w:rsidRPr="009C01B7">
        <w:rPr>
          <w:rFonts w:cs="Arial"/>
        </w:rPr>
        <w:t xml:space="preserve">to re-zone a parcel of land to the east of Mitchell Street, currently zoned </w:t>
      </w:r>
      <w:r w:rsidRPr="009C01B7">
        <w:rPr>
          <w:rFonts w:cs="Arial"/>
          <w:b/>
        </w:rPr>
        <w:t>Comprehensive Development Area # 2(CDA 2),</w:t>
      </w:r>
      <w:r w:rsidRPr="009C01B7">
        <w:rPr>
          <w:rFonts w:cs="Arial"/>
        </w:rPr>
        <w:t xml:space="preserve"> to a</w:t>
      </w:r>
      <w:r w:rsidRPr="009C01B7">
        <w:rPr>
          <w:rFonts w:cs="Arial"/>
          <w:b/>
          <w:bCs/>
          <w:i/>
          <w:iCs/>
        </w:rPr>
        <w:t xml:space="preserve"> Residential Medium Density (RMD)</w:t>
      </w:r>
      <w:r w:rsidRPr="009C01B7">
        <w:rPr>
          <w:rFonts w:cs="Arial"/>
          <w:bCs/>
          <w:iCs/>
        </w:rPr>
        <w:t xml:space="preserve"> zone.</w:t>
      </w:r>
    </w:p>
    <w:p w:rsidR="008621D0" w:rsidRPr="009C01B7" w:rsidRDefault="008621D0" w:rsidP="008621D0">
      <w:pPr>
        <w:rPr>
          <w:rFonts w:cs="Arial"/>
        </w:rPr>
      </w:pPr>
    </w:p>
    <w:p w:rsidR="008621D0" w:rsidRPr="009C01B7" w:rsidRDefault="008621D0" w:rsidP="008621D0">
      <w:pPr>
        <w:rPr>
          <w:rFonts w:cs="Arial"/>
          <w:lang w:val="en-GB"/>
        </w:rPr>
      </w:pPr>
      <w:r w:rsidRPr="009C01B7">
        <w:rPr>
          <w:rFonts w:cs="Arial"/>
          <w:lang w:val="en-GB"/>
        </w:rPr>
        <w:t>An Open House was held on March 17, 2015 in the Council Chambers at the Town Hall. There were three (3) attendees, exclusive of staff.</w:t>
      </w:r>
    </w:p>
    <w:p w:rsidR="008621D0" w:rsidRDefault="008621D0" w:rsidP="008621D0">
      <w:pPr>
        <w:rPr>
          <w:rFonts w:cs="Arial"/>
        </w:rPr>
      </w:pPr>
    </w:p>
    <w:p w:rsidR="009E0F5C" w:rsidRPr="00306C50" w:rsidRDefault="001B7CF1" w:rsidP="008621D0">
      <w:pPr>
        <w:rPr>
          <w:rFonts w:cs="Arial"/>
          <w:b/>
          <w:sz w:val="26"/>
          <w:szCs w:val="26"/>
        </w:rPr>
      </w:pPr>
      <w:r w:rsidRPr="00306C50">
        <w:rPr>
          <w:rFonts w:cs="Arial"/>
          <w:b/>
          <w:sz w:val="26"/>
          <w:szCs w:val="26"/>
        </w:rPr>
        <w:t>Motion #15-069</w:t>
      </w:r>
    </w:p>
    <w:p w:rsidR="001B7CF1" w:rsidRPr="00306C50" w:rsidRDefault="00306C50" w:rsidP="008621D0">
      <w:pPr>
        <w:rPr>
          <w:rFonts w:cs="Arial"/>
          <w:b/>
          <w:sz w:val="26"/>
          <w:szCs w:val="26"/>
        </w:rPr>
      </w:pPr>
      <w:r w:rsidRPr="00306C50">
        <w:rPr>
          <w:rFonts w:cs="Arial"/>
          <w:b/>
          <w:sz w:val="26"/>
          <w:szCs w:val="26"/>
        </w:rPr>
        <w:t>Municipal Plan Amendment #9, Development Regulation Amendment #15</w:t>
      </w:r>
    </w:p>
    <w:p w:rsidR="009E0F5C" w:rsidRPr="009C01B7" w:rsidRDefault="009E0F5C" w:rsidP="008621D0">
      <w:pPr>
        <w:rPr>
          <w:rFonts w:cs="Arial"/>
        </w:rPr>
      </w:pPr>
    </w:p>
    <w:p w:rsidR="008621D0" w:rsidRDefault="00306C50" w:rsidP="008621D0">
      <w:pPr>
        <w:rPr>
          <w:rFonts w:cs="Arial"/>
        </w:rPr>
      </w:pPr>
      <w:r>
        <w:rPr>
          <w:rFonts w:cs="Arial"/>
          <w:lang w:val="en-GB"/>
        </w:rPr>
        <w:t>Moved by Councillor Anstey and seconded by Councillor Dove</w:t>
      </w:r>
      <w:r w:rsidR="008621D0" w:rsidRPr="009C01B7">
        <w:rPr>
          <w:rFonts w:cs="Arial"/>
          <w:lang w:val="en-GB"/>
        </w:rPr>
        <w:t xml:space="preserve"> that the proposed Municipal Plan Amendment # 9, 2015 and Development Regulations Amendment # 15, 2015 be adopted under Section 16(</w:t>
      </w:r>
      <w:proofErr w:type="spellStart"/>
      <w:r w:rsidR="008621D0" w:rsidRPr="009C01B7">
        <w:rPr>
          <w:rFonts w:cs="Arial"/>
          <w:lang w:val="en-GB"/>
        </w:rPr>
        <w:t>i</w:t>
      </w:r>
      <w:proofErr w:type="spellEnd"/>
      <w:r w:rsidR="008621D0" w:rsidRPr="009C01B7">
        <w:rPr>
          <w:rFonts w:cs="Arial"/>
          <w:lang w:val="en-GB"/>
        </w:rPr>
        <w:t>) of the Rural and Urban Planning Act.</w:t>
      </w:r>
      <w:r w:rsidR="008621D0" w:rsidRPr="009C01B7">
        <w:rPr>
          <w:rFonts w:cs="Arial"/>
        </w:rPr>
        <w:tab/>
      </w:r>
    </w:p>
    <w:p w:rsidR="00306C50" w:rsidRDefault="00306C50" w:rsidP="008621D0">
      <w:pPr>
        <w:rPr>
          <w:rFonts w:cs="Arial"/>
        </w:rPr>
      </w:pPr>
    </w:p>
    <w:p w:rsidR="00306C50" w:rsidRDefault="00306C50" w:rsidP="008621D0">
      <w:pPr>
        <w:rPr>
          <w:rFonts w:cs="Arial"/>
        </w:rPr>
      </w:pPr>
      <w:r>
        <w:rPr>
          <w:rFonts w:cs="Arial"/>
        </w:rPr>
        <w:tab/>
      </w:r>
      <w:r>
        <w:rPr>
          <w:rFonts w:cs="Arial"/>
        </w:rPr>
        <w:tab/>
        <w:t xml:space="preserve">In </w:t>
      </w:r>
      <w:proofErr w:type="spellStart"/>
      <w:r>
        <w:rPr>
          <w:rFonts w:cs="Arial"/>
        </w:rPr>
        <w:t>Favour</w:t>
      </w:r>
      <w:proofErr w:type="spellEnd"/>
      <w:r>
        <w:rPr>
          <w:rFonts w:cs="Arial"/>
        </w:rPr>
        <w:t>:</w:t>
      </w:r>
      <w:r>
        <w:rPr>
          <w:rFonts w:cs="Arial"/>
        </w:rPr>
        <w:tab/>
        <w:t>5</w:t>
      </w:r>
      <w:r>
        <w:rPr>
          <w:rFonts w:cs="Arial"/>
        </w:rPr>
        <w:tab/>
        <w:t>Opposing:</w:t>
      </w:r>
      <w:r>
        <w:rPr>
          <w:rFonts w:cs="Arial"/>
        </w:rPr>
        <w:tab/>
        <w:t>0</w:t>
      </w:r>
    </w:p>
    <w:p w:rsidR="00306C50" w:rsidRDefault="00306C50" w:rsidP="008621D0">
      <w:pPr>
        <w:rPr>
          <w:rFonts w:cs="Arial"/>
        </w:rPr>
      </w:pPr>
    </w:p>
    <w:p w:rsidR="007A4A04" w:rsidRPr="00DD7189" w:rsidRDefault="00306C50" w:rsidP="00DD7189">
      <w:pPr>
        <w:rPr>
          <w:b/>
        </w:rPr>
      </w:pPr>
      <w:r w:rsidRPr="00306C50">
        <w:rPr>
          <w:rFonts w:cs="Arial"/>
          <w:b/>
        </w:rPr>
        <w:t>Decision:</w:t>
      </w:r>
      <w:r>
        <w:rPr>
          <w:rFonts w:cs="Arial"/>
        </w:rPr>
        <w:tab/>
        <w:t>Motion carried.</w:t>
      </w:r>
    </w:p>
    <w:p w:rsidR="002B7E86" w:rsidRDefault="002B7E86"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E72504">
        <w:t>Councillor</w:t>
      </w:r>
      <w:proofErr w:type="spellEnd"/>
      <w:r w:rsidR="00E72504">
        <w:t xml:space="preserve"> 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72504">
        <w:t>April 2</w:t>
      </w:r>
      <w:r w:rsidR="00E60BD6">
        <w:t>,</w:t>
      </w:r>
      <w:r w:rsidR="007D76FA">
        <w:t xml:space="preserve"> 201</w:t>
      </w:r>
      <w:r w:rsidR="00F570E0">
        <w:t>5</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6734CA">
        <w:t xml:space="preserve"> </w:t>
      </w:r>
      <w:r w:rsidR="00C90F58">
        <w:t xml:space="preserve">W. Lorenzen, </w:t>
      </w:r>
      <w:proofErr w:type="spellStart"/>
      <w:r w:rsidR="00C90F58">
        <w:t>Councillor</w:t>
      </w:r>
      <w:proofErr w:type="spellEnd"/>
      <w:r w:rsidR="00C90F58">
        <w:t xml:space="preserve">; </w:t>
      </w:r>
      <w:r w:rsidR="00E72504">
        <w:t>G</w:t>
      </w:r>
      <w:r w:rsidR="00094E79">
        <w:t xml:space="preserve">. </w:t>
      </w:r>
      <w:r w:rsidR="00E72504">
        <w:t>Brown</w:t>
      </w:r>
      <w:r w:rsidR="00227566">
        <w:t>, Director of Finance</w:t>
      </w:r>
      <w:r w:rsidR="009214DE">
        <w:t>.</w:t>
      </w:r>
    </w:p>
    <w:p w:rsidR="00C51D99" w:rsidRDefault="00C51D99" w:rsidP="00E55F39"/>
    <w:p w:rsidR="00331F49" w:rsidRDefault="00822352" w:rsidP="00E55F39">
      <w:r>
        <w:lastRenderedPageBreak/>
        <w:t>The following items were discussed:</w:t>
      </w:r>
    </w:p>
    <w:p w:rsidR="00060254" w:rsidRDefault="00060254" w:rsidP="00E55F39"/>
    <w:p w:rsidR="0035304A" w:rsidRDefault="0035304A" w:rsidP="0035304A">
      <w:pPr>
        <w:rPr>
          <w:b/>
          <w:sz w:val="28"/>
          <w:szCs w:val="28"/>
        </w:rPr>
      </w:pPr>
      <w:r>
        <w:rPr>
          <w:b/>
          <w:sz w:val="28"/>
          <w:szCs w:val="28"/>
        </w:rPr>
        <w:t>Invoices for Approval</w:t>
      </w:r>
    </w:p>
    <w:p w:rsidR="0035304A" w:rsidRDefault="0035304A" w:rsidP="0035304A">
      <w:pPr>
        <w:rPr>
          <w:b/>
          <w:sz w:val="28"/>
          <w:szCs w:val="28"/>
        </w:rPr>
      </w:pPr>
    </w:p>
    <w:p w:rsidR="0035304A" w:rsidRDefault="0035304A" w:rsidP="0035304A">
      <w:pPr>
        <w:pStyle w:val="NoSpacing"/>
        <w:tabs>
          <w:tab w:val="left" w:pos="720"/>
          <w:tab w:val="decimal" w:pos="7920"/>
        </w:tabs>
        <w:rPr>
          <w:sz w:val="24"/>
          <w:szCs w:val="24"/>
          <w:u w:val="single"/>
        </w:rPr>
      </w:pPr>
      <w:r>
        <w:rPr>
          <w:sz w:val="24"/>
          <w:szCs w:val="24"/>
          <w:u w:val="single"/>
        </w:rPr>
        <w:t>CAPITAL</w:t>
      </w:r>
    </w:p>
    <w:p w:rsidR="0035304A" w:rsidRDefault="0035304A" w:rsidP="0035304A">
      <w:pPr>
        <w:pStyle w:val="NoSpacing"/>
        <w:tabs>
          <w:tab w:val="left" w:pos="720"/>
          <w:tab w:val="decimal" w:pos="7920"/>
        </w:tabs>
        <w:rPr>
          <w:sz w:val="24"/>
          <w:szCs w:val="24"/>
          <w:u w:val="single"/>
        </w:rPr>
      </w:pPr>
    </w:p>
    <w:p w:rsidR="0035304A" w:rsidRPr="00935AAF" w:rsidRDefault="0035304A" w:rsidP="0035304A">
      <w:pPr>
        <w:pStyle w:val="NoSpacing"/>
        <w:numPr>
          <w:ilvl w:val="0"/>
          <w:numId w:val="18"/>
        </w:numPr>
        <w:tabs>
          <w:tab w:val="left" w:pos="720"/>
          <w:tab w:val="decimal" w:pos="7920"/>
        </w:tabs>
        <w:rPr>
          <w:sz w:val="24"/>
          <w:szCs w:val="24"/>
        </w:rPr>
      </w:pPr>
      <w:r w:rsidRPr="00935AAF">
        <w:rPr>
          <w:sz w:val="24"/>
          <w:szCs w:val="24"/>
        </w:rPr>
        <w:t>General Motors</w:t>
      </w:r>
      <w:r w:rsidRPr="00935AAF">
        <w:rPr>
          <w:sz w:val="24"/>
          <w:szCs w:val="24"/>
        </w:rPr>
        <w:tab/>
        <w:t>$25,081.48</w:t>
      </w:r>
    </w:p>
    <w:p w:rsidR="0035304A" w:rsidRPr="00935AAF" w:rsidRDefault="0035304A" w:rsidP="0035304A">
      <w:pPr>
        <w:pStyle w:val="NoSpacing"/>
        <w:tabs>
          <w:tab w:val="left" w:pos="720"/>
          <w:tab w:val="decimal" w:pos="7920"/>
        </w:tabs>
        <w:ind w:left="720"/>
        <w:rPr>
          <w:sz w:val="24"/>
          <w:szCs w:val="24"/>
        </w:rPr>
      </w:pPr>
      <w:r w:rsidRPr="00935AAF">
        <w:rPr>
          <w:sz w:val="24"/>
          <w:szCs w:val="24"/>
        </w:rPr>
        <w:t>01-810-0080-9180, Pickup Truck</w:t>
      </w:r>
    </w:p>
    <w:p w:rsidR="0035304A" w:rsidRPr="00935AAF" w:rsidRDefault="0035304A" w:rsidP="0035304A">
      <w:pPr>
        <w:pStyle w:val="NoSpacing"/>
        <w:tabs>
          <w:tab w:val="left" w:pos="720"/>
          <w:tab w:val="decimal" w:pos="7920"/>
        </w:tabs>
        <w:ind w:left="720"/>
        <w:rPr>
          <w:sz w:val="24"/>
          <w:szCs w:val="24"/>
        </w:rPr>
      </w:pPr>
      <w:r w:rsidRPr="00935AAF">
        <w:rPr>
          <w:sz w:val="24"/>
          <w:szCs w:val="24"/>
        </w:rPr>
        <w:t xml:space="preserve">Budget      </w:t>
      </w:r>
      <w:proofErr w:type="gramStart"/>
      <w:r w:rsidRPr="00935AAF">
        <w:rPr>
          <w:sz w:val="24"/>
          <w:szCs w:val="24"/>
        </w:rPr>
        <w:t>23,000  Spent</w:t>
      </w:r>
      <w:proofErr w:type="gramEnd"/>
      <w:r w:rsidRPr="00935AAF">
        <w:rPr>
          <w:sz w:val="24"/>
          <w:szCs w:val="24"/>
        </w:rPr>
        <w:t xml:space="preserve"> to date   zero</w:t>
      </w:r>
    </w:p>
    <w:p w:rsidR="0035304A" w:rsidRDefault="0035304A" w:rsidP="0035304A">
      <w:pPr>
        <w:pStyle w:val="NoSpacing"/>
        <w:tabs>
          <w:tab w:val="left" w:pos="720"/>
          <w:tab w:val="decimal" w:pos="7920"/>
        </w:tabs>
        <w:ind w:left="720"/>
        <w:rPr>
          <w:sz w:val="24"/>
          <w:szCs w:val="24"/>
          <w:u w:val="single"/>
        </w:rPr>
      </w:pPr>
    </w:p>
    <w:p w:rsidR="0035304A" w:rsidRPr="00211099" w:rsidRDefault="0035304A" w:rsidP="0035304A">
      <w:pPr>
        <w:pStyle w:val="NoSpacing"/>
        <w:tabs>
          <w:tab w:val="left" w:pos="720"/>
          <w:tab w:val="decimal" w:pos="7920"/>
        </w:tabs>
        <w:rPr>
          <w:sz w:val="24"/>
          <w:szCs w:val="24"/>
          <w:u w:val="single"/>
        </w:rPr>
      </w:pPr>
      <w:r w:rsidRPr="00211099">
        <w:rPr>
          <w:sz w:val="24"/>
          <w:szCs w:val="24"/>
          <w:u w:val="single"/>
        </w:rPr>
        <w:t>OPERATING</w:t>
      </w:r>
    </w:p>
    <w:p w:rsidR="0035304A" w:rsidRPr="00211099" w:rsidRDefault="0035304A" w:rsidP="0035304A">
      <w:pPr>
        <w:pStyle w:val="NoSpacing"/>
        <w:tabs>
          <w:tab w:val="left" w:pos="720"/>
          <w:tab w:val="decimal" w:pos="7920"/>
        </w:tabs>
        <w:rPr>
          <w:sz w:val="24"/>
          <w:szCs w:val="24"/>
          <w:u w:val="single"/>
        </w:rPr>
      </w:pPr>
    </w:p>
    <w:p w:rsidR="0035304A" w:rsidRPr="00211099" w:rsidRDefault="0035304A" w:rsidP="0035304A">
      <w:pPr>
        <w:pStyle w:val="NoSpacing"/>
        <w:numPr>
          <w:ilvl w:val="0"/>
          <w:numId w:val="18"/>
        </w:numPr>
        <w:tabs>
          <w:tab w:val="left" w:pos="720"/>
          <w:tab w:val="decimal" w:pos="7920"/>
        </w:tabs>
        <w:rPr>
          <w:sz w:val="24"/>
          <w:szCs w:val="24"/>
        </w:rPr>
      </w:pPr>
      <w:r w:rsidRPr="00211099">
        <w:rPr>
          <w:sz w:val="24"/>
          <w:szCs w:val="24"/>
        </w:rPr>
        <w:t>Municipal Assessment Agency</w:t>
      </w:r>
      <w:r w:rsidRPr="00211099">
        <w:rPr>
          <w:sz w:val="24"/>
          <w:szCs w:val="24"/>
        </w:rPr>
        <w:tab/>
        <w:t>35,301.00</w:t>
      </w:r>
    </w:p>
    <w:p w:rsidR="0035304A" w:rsidRPr="00211099" w:rsidRDefault="0035304A" w:rsidP="0035304A">
      <w:pPr>
        <w:pStyle w:val="NoSpacing"/>
        <w:tabs>
          <w:tab w:val="left" w:pos="720"/>
          <w:tab w:val="decimal" w:pos="7920"/>
        </w:tabs>
        <w:ind w:left="720"/>
        <w:rPr>
          <w:sz w:val="24"/>
          <w:szCs w:val="24"/>
        </w:rPr>
      </w:pPr>
      <w:r w:rsidRPr="00211099">
        <w:rPr>
          <w:sz w:val="24"/>
          <w:szCs w:val="24"/>
        </w:rPr>
        <w:t>00-120-1000-7200, Assessment fees,   1</w:t>
      </w:r>
      <w:r w:rsidRPr="00211099">
        <w:rPr>
          <w:sz w:val="24"/>
          <w:szCs w:val="24"/>
          <w:vertAlign w:val="superscript"/>
        </w:rPr>
        <w:t>st</w:t>
      </w:r>
      <w:r w:rsidRPr="00211099">
        <w:rPr>
          <w:sz w:val="24"/>
          <w:szCs w:val="24"/>
        </w:rPr>
        <w:t xml:space="preserve"> quarter</w:t>
      </w:r>
    </w:p>
    <w:p w:rsidR="0035304A" w:rsidRPr="00211099" w:rsidRDefault="0035304A" w:rsidP="0035304A">
      <w:pPr>
        <w:pStyle w:val="NoSpacing"/>
        <w:tabs>
          <w:tab w:val="left" w:pos="720"/>
          <w:tab w:val="decimal" w:pos="7920"/>
        </w:tabs>
        <w:ind w:left="720"/>
        <w:rPr>
          <w:sz w:val="24"/>
          <w:szCs w:val="24"/>
        </w:rPr>
      </w:pPr>
      <w:r w:rsidRPr="00211099">
        <w:rPr>
          <w:sz w:val="24"/>
          <w:szCs w:val="24"/>
        </w:rPr>
        <w:t xml:space="preserve">Budget     </w:t>
      </w:r>
      <w:proofErr w:type="gramStart"/>
      <w:r w:rsidRPr="00211099">
        <w:rPr>
          <w:sz w:val="24"/>
          <w:szCs w:val="24"/>
        </w:rPr>
        <w:t>143,000  Spent</w:t>
      </w:r>
      <w:proofErr w:type="gramEnd"/>
      <w:r w:rsidRPr="00211099">
        <w:rPr>
          <w:sz w:val="24"/>
          <w:szCs w:val="24"/>
        </w:rPr>
        <w:t xml:space="preserve"> to date    zero</w:t>
      </w:r>
    </w:p>
    <w:p w:rsidR="0035304A" w:rsidRPr="00211099" w:rsidRDefault="0035304A" w:rsidP="0035304A">
      <w:pPr>
        <w:pStyle w:val="NoSpacing"/>
        <w:tabs>
          <w:tab w:val="left" w:pos="720"/>
          <w:tab w:val="decimal" w:pos="7920"/>
        </w:tabs>
        <w:rPr>
          <w:sz w:val="24"/>
          <w:szCs w:val="24"/>
        </w:rPr>
      </w:pPr>
    </w:p>
    <w:p w:rsidR="0035304A" w:rsidRPr="00211099" w:rsidRDefault="0035304A" w:rsidP="0035304A">
      <w:pPr>
        <w:pStyle w:val="NoSpacing"/>
        <w:numPr>
          <w:ilvl w:val="0"/>
          <w:numId w:val="18"/>
        </w:numPr>
        <w:tabs>
          <w:tab w:val="left" w:pos="720"/>
          <w:tab w:val="decimal" w:pos="7920"/>
        </w:tabs>
        <w:rPr>
          <w:sz w:val="24"/>
          <w:szCs w:val="24"/>
        </w:rPr>
      </w:pPr>
      <w:r w:rsidRPr="00211099">
        <w:rPr>
          <w:sz w:val="24"/>
          <w:szCs w:val="24"/>
        </w:rPr>
        <w:t>Municipal Assessment Agency,  2</w:t>
      </w:r>
      <w:r w:rsidRPr="00211099">
        <w:rPr>
          <w:sz w:val="24"/>
          <w:szCs w:val="24"/>
          <w:vertAlign w:val="superscript"/>
        </w:rPr>
        <w:t>nd</w:t>
      </w:r>
      <w:r w:rsidRPr="00211099">
        <w:rPr>
          <w:sz w:val="24"/>
          <w:szCs w:val="24"/>
        </w:rPr>
        <w:t xml:space="preserve"> quarter</w:t>
      </w:r>
      <w:r w:rsidRPr="00211099">
        <w:rPr>
          <w:sz w:val="24"/>
          <w:szCs w:val="24"/>
        </w:rPr>
        <w:tab/>
        <w:t>35,301.00</w:t>
      </w:r>
    </w:p>
    <w:p w:rsidR="0035304A" w:rsidRPr="00211099" w:rsidRDefault="0035304A" w:rsidP="0035304A">
      <w:pPr>
        <w:pStyle w:val="NoSpacing"/>
        <w:tabs>
          <w:tab w:val="left" w:pos="720"/>
          <w:tab w:val="decimal" w:pos="7920"/>
        </w:tabs>
        <w:ind w:left="720"/>
        <w:rPr>
          <w:sz w:val="24"/>
          <w:szCs w:val="24"/>
        </w:rPr>
      </w:pPr>
      <w:r w:rsidRPr="00211099">
        <w:rPr>
          <w:sz w:val="24"/>
          <w:szCs w:val="24"/>
        </w:rPr>
        <w:t>00-120-1000-7200, Assessment fees</w:t>
      </w:r>
    </w:p>
    <w:p w:rsidR="0035304A" w:rsidRPr="00211099" w:rsidRDefault="0035304A" w:rsidP="0035304A">
      <w:pPr>
        <w:pStyle w:val="NoSpacing"/>
        <w:tabs>
          <w:tab w:val="left" w:pos="720"/>
          <w:tab w:val="decimal" w:pos="7920"/>
        </w:tabs>
        <w:ind w:left="720"/>
        <w:rPr>
          <w:sz w:val="24"/>
          <w:szCs w:val="24"/>
        </w:rPr>
      </w:pPr>
      <w:r w:rsidRPr="00211099">
        <w:rPr>
          <w:sz w:val="24"/>
          <w:szCs w:val="24"/>
        </w:rPr>
        <w:t>Budget     143,000   Spent to date     35,301</w:t>
      </w:r>
    </w:p>
    <w:p w:rsidR="0035304A" w:rsidRPr="00211099" w:rsidRDefault="0035304A" w:rsidP="0035304A">
      <w:pPr>
        <w:pStyle w:val="NoSpacing"/>
        <w:tabs>
          <w:tab w:val="left" w:pos="720"/>
          <w:tab w:val="decimal" w:pos="7920"/>
        </w:tabs>
        <w:ind w:left="720"/>
        <w:rPr>
          <w:sz w:val="24"/>
          <w:szCs w:val="24"/>
        </w:rPr>
      </w:pPr>
    </w:p>
    <w:p w:rsidR="0035304A" w:rsidRPr="00211099" w:rsidRDefault="0035304A" w:rsidP="0035304A">
      <w:pPr>
        <w:pStyle w:val="NoSpacing"/>
        <w:tabs>
          <w:tab w:val="left" w:pos="720"/>
          <w:tab w:val="decimal" w:pos="7920"/>
        </w:tabs>
        <w:rPr>
          <w:sz w:val="24"/>
          <w:szCs w:val="24"/>
          <w:u w:val="single"/>
        </w:rPr>
      </w:pPr>
      <w:r w:rsidRPr="00211099">
        <w:rPr>
          <w:sz w:val="24"/>
          <w:szCs w:val="24"/>
          <w:u w:val="single"/>
        </w:rPr>
        <w:t>AS RECOMMENDED BY THE MUNICIPAL WORKS &amp; SERVICES COMMITTEE APRIL 1, 2015 _</w:t>
      </w:r>
      <w:r w:rsidRPr="00F30ABF">
        <w:rPr>
          <w:sz w:val="24"/>
          <w:szCs w:val="24"/>
        </w:rPr>
        <w:tab/>
      </w:r>
    </w:p>
    <w:p w:rsidR="0035304A" w:rsidRPr="00211099" w:rsidRDefault="0035304A" w:rsidP="0035304A">
      <w:pPr>
        <w:pStyle w:val="NoSpacing"/>
        <w:tabs>
          <w:tab w:val="left" w:pos="720"/>
          <w:tab w:val="decimal" w:pos="7920"/>
        </w:tabs>
        <w:rPr>
          <w:sz w:val="24"/>
          <w:szCs w:val="24"/>
          <w:u w:val="single"/>
        </w:rPr>
      </w:pPr>
    </w:p>
    <w:p w:rsidR="0035304A" w:rsidRPr="00211099" w:rsidRDefault="0035304A" w:rsidP="0035304A">
      <w:pPr>
        <w:pStyle w:val="NoSpacing"/>
        <w:numPr>
          <w:ilvl w:val="0"/>
          <w:numId w:val="18"/>
        </w:numPr>
        <w:tabs>
          <w:tab w:val="left" w:pos="720"/>
          <w:tab w:val="decimal" w:pos="7920"/>
        </w:tabs>
        <w:rPr>
          <w:sz w:val="24"/>
          <w:szCs w:val="24"/>
        </w:rPr>
      </w:pPr>
      <w:r w:rsidRPr="00211099">
        <w:rPr>
          <w:sz w:val="24"/>
          <w:szCs w:val="24"/>
        </w:rPr>
        <w:t>Avalon Coal Salt &amp; Oil Ltd.</w:t>
      </w:r>
      <w:r w:rsidRPr="00211099">
        <w:rPr>
          <w:sz w:val="24"/>
          <w:szCs w:val="24"/>
        </w:rPr>
        <w:tab/>
        <w:t>15,237.59</w:t>
      </w:r>
    </w:p>
    <w:p w:rsidR="0035304A" w:rsidRPr="00211099" w:rsidRDefault="0035304A" w:rsidP="0035304A">
      <w:pPr>
        <w:pStyle w:val="NoSpacing"/>
        <w:tabs>
          <w:tab w:val="left" w:pos="720"/>
          <w:tab w:val="decimal" w:pos="7920"/>
        </w:tabs>
        <w:ind w:left="720"/>
        <w:rPr>
          <w:sz w:val="24"/>
          <w:szCs w:val="24"/>
        </w:rPr>
      </w:pPr>
      <w:r w:rsidRPr="00211099">
        <w:rPr>
          <w:sz w:val="24"/>
          <w:szCs w:val="24"/>
        </w:rPr>
        <w:t>00-340-1000-6200, road salt</w:t>
      </w:r>
    </w:p>
    <w:p w:rsidR="0035304A" w:rsidRPr="00211099" w:rsidRDefault="0035304A" w:rsidP="0035304A">
      <w:pPr>
        <w:pStyle w:val="NoSpacing"/>
        <w:tabs>
          <w:tab w:val="left" w:pos="720"/>
          <w:tab w:val="decimal" w:pos="7920"/>
        </w:tabs>
        <w:ind w:left="720"/>
        <w:rPr>
          <w:sz w:val="24"/>
          <w:szCs w:val="24"/>
        </w:rPr>
      </w:pPr>
      <w:r w:rsidRPr="00211099">
        <w:rPr>
          <w:sz w:val="24"/>
          <w:szCs w:val="24"/>
        </w:rPr>
        <w:t xml:space="preserve">Budget    </w:t>
      </w:r>
      <w:proofErr w:type="gramStart"/>
      <w:r w:rsidRPr="00211099">
        <w:rPr>
          <w:sz w:val="24"/>
          <w:szCs w:val="24"/>
        </w:rPr>
        <w:t>114,500  Spent</w:t>
      </w:r>
      <w:proofErr w:type="gramEnd"/>
      <w:r w:rsidRPr="00211099">
        <w:rPr>
          <w:sz w:val="24"/>
          <w:szCs w:val="24"/>
        </w:rPr>
        <w:t xml:space="preserve"> to date   125,669</w:t>
      </w:r>
    </w:p>
    <w:p w:rsidR="0035304A" w:rsidRPr="00211099" w:rsidRDefault="0035304A" w:rsidP="0035304A">
      <w:pPr>
        <w:pStyle w:val="NoSpacing"/>
        <w:tabs>
          <w:tab w:val="left" w:pos="720"/>
          <w:tab w:val="decimal" w:pos="7920"/>
        </w:tabs>
        <w:rPr>
          <w:sz w:val="24"/>
          <w:szCs w:val="24"/>
        </w:rPr>
      </w:pPr>
    </w:p>
    <w:p w:rsidR="0035304A" w:rsidRPr="00211099" w:rsidRDefault="0035304A" w:rsidP="0035304A">
      <w:pPr>
        <w:pStyle w:val="NoSpacing"/>
        <w:numPr>
          <w:ilvl w:val="0"/>
          <w:numId w:val="18"/>
        </w:numPr>
        <w:tabs>
          <w:tab w:val="left" w:pos="720"/>
          <w:tab w:val="decimal" w:pos="7920"/>
        </w:tabs>
        <w:rPr>
          <w:sz w:val="24"/>
          <w:szCs w:val="24"/>
        </w:rPr>
      </w:pPr>
      <w:r w:rsidRPr="00211099">
        <w:rPr>
          <w:sz w:val="24"/>
          <w:szCs w:val="24"/>
        </w:rPr>
        <w:t>Central Newfoundland Waste Management</w:t>
      </w:r>
      <w:r w:rsidRPr="00211099">
        <w:rPr>
          <w:sz w:val="24"/>
          <w:szCs w:val="24"/>
        </w:rPr>
        <w:tab/>
        <w:t>26,981.52</w:t>
      </w:r>
    </w:p>
    <w:p w:rsidR="0035304A" w:rsidRPr="00211099" w:rsidRDefault="0035304A" w:rsidP="0035304A">
      <w:pPr>
        <w:pStyle w:val="NoSpacing"/>
        <w:tabs>
          <w:tab w:val="left" w:pos="720"/>
          <w:tab w:val="decimal" w:pos="7920"/>
        </w:tabs>
        <w:ind w:left="720"/>
        <w:rPr>
          <w:sz w:val="24"/>
          <w:szCs w:val="24"/>
        </w:rPr>
      </w:pPr>
      <w:r w:rsidRPr="00211099">
        <w:rPr>
          <w:sz w:val="24"/>
          <w:szCs w:val="24"/>
        </w:rPr>
        <w:t>00-430-1000</w:t>
      </w:r>
      <w:r w:rsidR="007054C3">
        <w:rPr>
          <w:sz w:val="24"/>
          <w:szCs w:val="24"/>
        </w:rPr>
        <w:t>-7007 Wed/dry unsorted garbage tipping</w:t>
      </w:r>
      <w:r w:rsidRPr="00211099">
        <w:rPr>
          <w:sz w:val="24"/>
          <w:szCs w:val="24"/>
        </w:rPr>
        <w:t xml:space="preserve"> fees Jan 2015</w:t>
      </w:r>
    </w:p>
    <w:p w:rsidR="0035304A" w:rsidRDefault="0035304A" w:rsidP="0035304A">
      <w:pPr>
        <w:pStyle w:val="NoSpacing"/>
        <w:tabs>
          <w:tab w:val="left" w:pos="720"/>
          <w:tab w:val="decimal" w:pos="7920"/>
        </w:tabs>
        <w:ind w:left="720"/>
        <w:rPr>
          <w:sz w:val="24"/>
          <w:szCs w:val="24"/>
        </w:rPr>
      </w:pPr>
      <w:r w:rsidRPr="00211099">
        <w:rPr>
          <w:sz w:val="24"/>
          <w:szCs w:val="24"/>
        </w:rPr>
        <w:t>Budget    345,000 Spent to date   zero</w:t>
      </w:r>
    </w:p>
    <w:p w:rsidR="0035304A" w:rsidRPr="00211099" w:rsidRDefault="0035304A" w:rsidP="0035304A">
      <w:pPr>
        <w:pStyle w:val="NoSpacing"/>
        <w:tabs>
          <w:tab w:val="left" w:pos="720"/>
          <w:tab w:val="decimal" w:pos="7920"/>
        </w:tabs>
        <w:ind w:left="720"/>
        <w:rPr>
          <w:sz w:val="24"/>
          <w:szCs w:val="24"/>
        </w:rPr>
      </w:pPr>
    </w:p>
    <w:p w:rsidR="0035304A" w:rsidRPr="00211099" w:rsidRDefault="0035304A" w:rsidP="0035304A">
      <w:pPr>
        <w:pStyle w:val="NoSpacing"/>
        <w:numPr>
          <w:ilvl w:val="0"/>
          <w:numId w:val="18"/>
        </w:numPr>
        <w:tabs>
          <w:tab w:val="left" w:pos="720"/>
          <w:tab w:val="decimal" w:pos="7920"/>
        </w:tabs>
        <w:rPr>
          <w:sz w:val="24"/>
          <w:szCs w:val="24"/>
        </w:rPr>
      </w:pPr>
      <w:r w:rsidRPr="00211099">
        <w:rPr>
          <w:sz w:val="24"/>
          <w:szCs w:val="24"/>
        </w:rPr>
        <w:t>Central Newfoundland Waste Management</w:t>
      </w:r>
      <w:r w:rsidRPr="00211099">
        <w:rPr>
          <w:sz w:val="24"/>
          <w:szCs w:val="24"/>
        </w:rPr>
        <w:tab/>
        <w:t>21,848.98</w:t>
      </w:r>
    </w:p>
    <w:p w:rsidR="0035304A" w:rsidRPr="00211099" w:rsidRDefault="0035304A" w:rsidP="0035304A">
      <w:pPr>
        <w:pStyle w:val="NoSpacing"/>
        <w:tabs>
          <w:tab w:val="left" w:pos="720"/>
          <w:tab w:val="decimal" w:pos="7920"/>
        </w:tabs>
        <w:rPr>
          <w:sz w:val="24"/>
          <w:szCs w:val="24"/>
        </w:rPr>
      </w:pPr>
      <w:r w:rsidRPr="00211099">
        <w:rPr>
          <w:sz w:val="24"/>
          <w:szCs w:val="24"/>
        </w:rPr>
        <w:tab/>
        <w:t xml:space="preserve">00-430-1000-7007 Wed/dry unsorted garbage </w:t>
      </w:r>
      <w:r w:rsidR="007054C3">
        <w:rPr>
          <w:sz w:val="24"/>
          <w:szCs w:val="24"/>
        </w:rPr>
        <w:t>tipping</w:t>
      </w:r>
      <w:r w:rsidRPr="00211099">
        <w:rPr>
          <w:sz w:val="24"/>
          <w:szCs w:val="24"/>
        </w:rPr>
        <w:t xml:space="preserve"> fees Feb 2015</w:t>
      </w:r>
    </w:p>
    <w:p w:rsidR="0035304A" w:rsidRPr="00211099" w:rsidRDefault="0035304A" w:rsidP="0035304A">
      <w:pPr>
        <w:pStyle w:val="NoSpacing"/>
        <w:tabs>
          <w:tab w:val="left" w:pos="720"/>
          <w:tab w:val="decimal" w:pos="7920"/>
        </w:tabs>
        <w:ind w:left="720"/>
        <w:rPr>
          <w:sz w:val="24"/>
          <w:szCs w:val="24"/>
        </w:rPr>
      </w:pPr>
      <w:r w:rsidRPr="00211099">
        <w:rPr>
          <w:sz w:val="24"/>
          <w:szCs w:val="24"/>
        </w:rPr>
        <w:t xml:space="preserve">Budget    </w:t>
      </w:r>
      <w:proofErr w:type="gramStart"/>
      <w:r w:rsidRPr="00211099">
        <w:rPr>
          <w:sz w:val="24"/>
          <w:szCs w:val="24"/>
        </w:rPr>
        <w:t>345,000  Spent</w:t>
      </w:r>
      <w:proofErr w:type="gramEnd"/>
      <w:r w:rsidRPr="00211099">
        <w:rPr>
          <w:sz w:val="24"/>
          <w:szCs w:val="24"/>
        </w:rPr>
        <w:t xml:space="preserve"> to date   26,982</w:t>
      </w:r>
    </w:p>
    <w:p w:rsidR="0035304A" w:rsidRPr="00211099" w:rsidRDefault="0035304A" w:rsidP="0035304A">
      <w:pPr>
        <w:pStyle w:val="NoSpacing"/>
        <w:tabs>
          <w:tab w:val="left" w:pos="720"/>
          <w:tab w:val="decimal" w:pos="7920"/>
        </w:tabs>
        <w:ind w:left="720"/>
        <w:rPr>
          <w:sz w:val="24"/>
          <w:szCs w:val="24"/>
        </w:rPr>
      </w:pPr>
    </w:p>
    <w:p w:rsidR="0035304A" w:rsidRDefault="0035304A" w:rsidP="0035304A">
      <w:pPr>
        <w:pStyle w:val="NoSpacing"/>
        <w:tabs>
          <w:tab w:val="left" w:pos="720"/>
          <w:tab w:val="decimal" w:pos="7920"/>
        </w:tabs>
        <w:rPr>
          <w:sz w:val="24"/>
          <w:szCs w:val="24"/>
        </w:rPr>
      </w:pPr>
    </w:p>
    <w:p w:rsidR="0035304A" w:rsidRDefault="0035304A" w:rsidP="0035304A">
      <w:pPr>
        <w:pStyle w:val="NoSpacing"/>
        <w:tabs>
          <w:tab w:val="left" w:pos="720"/>
          <w:tab w:val="decimal" w:pos="7920"/>
        </w:tabs>
        <w:rPr>
          <w:sz w:val="24"/>
          <w:szCs w:val="24"/>
        </w:rPr>
      </w:pPr>
      <w:r>
        <w:rPr>
          <w:sz w:val="24"/>
          <w:szCs w:val="24"/>
        </w:rPr>
        <w:t>Total capital invoices for approval</w:t>
      </w:r>
      <w:r>
        <w:rPr>
          <w:sz w:val="24"/>
          <w:szCs w:val="24"/>
        </w:rPr>
        <w:tab/>
        <w:t>$25,081.48</w:t>
      </w:r>
    </w:p>
    <w:p w:rsidR="0035304A" w:rsidRDefault="0035304A" w:rsidP="0035304A">
      <w:pPr>
        <w:pStyle w:val="NoSpacing"/>
        <w:tabs>
          <w:tab w:val="left" w:pos="720"/>
          <w:tab w:val="decimal" w:pos="7920"/>
        </w:tabs>
        <w:rPr>
          <w:sz w:val="24"/>
          <w:szCs w:val="24"/>
          <w:u w:val="double"/>
        </w:rPr>
      </w:pPr>
      <w:r w:rsidRPr="00211099">
        <w:rPr>
          <w:sz w:val="24"/>
          <w:szCs w:val="24"/>
        </w:rPr>
        <w:t>Total operating invoices for approval</w:t>
      </w:r>
      <w:r w:rsidRPr="00211099">
        <w:rPr>
          <w:sz w:val="24"/>
          <w:szCs w:val="24"/>
        </w:rPr>
        <w:tab/>
      </w:r>
      <w:r w:rsidRPr="00211099">
        <w:rPr>
          <w:sz w:val="24"/>
          <w:szCs w:val="24"/>
          <w:u w:val="double"/>
        </w:rPr>
        <w:t>$134,670.09</w:t>
      </w:r>
    </w:p>
    <w:p w:rsidR="0035304A" w:rsidRPr="00935AAF" w:rsidRDefault="0035304A" w:rsidP="0035304A">
      <w:pPr>
        <w:pStyle w:val="NoSpacing"/>
        <w:tabs>
          <w:tab w:val="left" w:pos="720"/>
          <w:tab w:val="decimal" w:pos="7920"/>
        </w:tabs>
        <w:rPr>
          <w:sz w:val="24"/>
          <w:szCs w:val="24"/>
        </w:rPr>
      </w:pPr>
      <w:r w:rsidRPr="00935AAF">
        <w:rPr>
          <w:sz w:val="24"/>
          <w:szCs w:val="24"/>
        </w:rPr>
        <w:t>Total invoices for approval</w:t>
      </w:r>
      <w:r w:rsidRPr="00935AAF">
        <w:rPr>
          <w:sz w:val="24"/>
          <w:szCs w:val="24"/>
        </w:rPr>
        <w:tab/>
        <w:t>$159,751.57</w:t>
      </w:r>
    </w:p>
    <w:p w:rsidR="0035304A" w:rsidRPr="00935AAF" w:rsidRDefault="0035304A" w:rsidP="0035304A">
      <w:pPr>
        <w:pStyle w:val="NoSpacing"/>
        <w:tabs>
          <w:tab w:val="left" w:pos="720"/>
          <w:tab w:val="decimal" w:pos="7920"/>
        </w:tabs>
        <w:rPr>
          <w:sz w:val="24"/>
          <w:szCs w:val="24"/>
        </w:rPr>
      </w:pPr>
      <w:r>
        <w:rPr>
          <w:sz w:val="24"/>
          <w:szCs w:val="24"/>
        </w:rPr>
        <w:tab/>
      </w:r>
      <w:r>
        <w:rPr>
          <w:sz w:val="24"/>
          <w:szCs w:val="24"/>
        </w:rPr>
        <w:tab/>
      </w:r>
    </w:p>
    <w:p w:rsidR="0035304A" w:rsidRPr="00070EB8" w:rsidRDefault="0035304A" w:rsidP="0035304A">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s </w:t>
      </w:r>
      <w:r w:rsidRPr="00070EB8">
        <w:rPr>
          <w:rFonts w:cs="Arial"/>
          <w:bCs/>
          <w:lang w:val="en-GB"/>
        </w:rPr>
        <w:t>met the policies of the Town of Gander.</w:t>
      </w:r>
    </w:p>
    <w:p w:rsidR="0035304A" w:rsidRDefault="0035304A" w:rsidP="0035304A">
      <w:pPr>
        <w:tabs>
          <w:tab w:val="left" w:pos="-1200"/>
          <w:tab w:val="left" w:pos="-1020"/>
        </w:tabs>
        <w:rPr>
          <w:rFonts w:cs="Arial"/>
          <w:bCs/>
          <w:lang w:val="en-GB"/>
        </w:rPr>
      </w:pPr>
    </w:p>
    <w:p w:rsidR="007054C3" w:rsidRDefault="007054C3" w:rsidP="0035304A">
      <w:pPr>
        <w:tabs>
          <w:tab w:val="left" w:pos="-1200"/>
          <w:tab w:val="left" w:pos="-1020"/>
        </w:tabs>
        <w:rPr>
          <w:rFonts w:cs="Arial"/>
          <w:bCs/>
          <w:lang w:val="en-GB"/>
        </w:rPr>
      </w:pPr>
    </w:p>
    <w:p w:rsidR="007054C3" w:rsidRDefault="007054C3" w:rsidP="0035304A">
      <w:pPr>
        <w:tabs>
          <w:tab w:val="left" w:pos="-1200"/>
          <w:tab w:val="left" w:pos="-1020"/>
        </w:tabs>
        <w:rPr>
          <w:rFonts w:cs="Arial"/>
          <w:bCs/>
          <w:lang w:val="en-GB"/>
        </w:rPr>
      </w:pPr>
    </w:p>
    <w:p w:rsidR="007054C3" w:rsidRDefault="007054C3" w:rsidP="0035304A">
      <w:pPr>
        <w:tabs>
          <w:tab w:val="left" w:pos="-1200"/>
          <w:tab w:val="left" w:pos="-1020"/>
        </w:tabs>
        <w:rPr>
          <w:rFonts w:cs="Arial"/>
          <w:b/>
          <w:bCs/>
          <w:sz w:val="26"/>
          <w:szCs w:val="26"/>
          <w:lang w:val="en-GB"/>
        </w:rPr>
      </w:pPr>
      <w:r>
        <w:rPr>
          <w:rFonts w:cs="Arial"/>
          <w:b/>
          <w:bCs/>
          <w:sz w:val="26"/>
          <w:szCs w:val="26"/>
          <w:lang w:val="en-GB"/>
        </w:rPr>
        <w:lastRenderedPageBreak/>
        <w:t>Motion #15-070</w:t>
      </w:r>
    </w:p>
    <w:p w:rsidR="007054C3" w:rsidRPr="007054C3" w:rsidRDefault="007054C3" w:rsidP="0035304A">
      <w:pPr>
        <w:tabs>
          <w:tab w:val="left" w:pos="-1200"/>
          <w:tab w:val="left" w:pos="-1020"/>
        </w:tabs>
        <w:rPr>
          <w:rFonts w:cs="Arial"/>
          <w:b/>
          <w:bCs/>
          <w:sz w:val="26"/>
          <w:szCs w:val="26"/>
          <w:lang w:val="en-GB"/>
        </w:rPr>
      </w:pPr>
      <w:r w:rsidRPr="007054C3">
        <w:rPr>
          <w:rFonts w:cs="Arial"/>
          <w:b/>
          <w:bCs/>
          <w:sz w:val="26"/>
          <w:szCs w:val="26"/>
          <w:lang w:val="en-GB"/>
        </w:rPr>
        <w:t>Invoices for Approval</w:t>
      </w:r>
    </w:p>
    <w:p w:rsidR="007054C3" w:rsidRPr="00070EB8" w:rsidRDefault="007054C3" w:rsidP="0035304A">
      <w:pPr>
        <w:tabs>
          <w:tab w:val="left" w:pos="-1200"/>
          <w:tab w:val="left" w:pos="-1020"/>
        </w:tabs>
        <w:rPr>
          <w:rFonts w:cs="Arial"/>
          <w:bCs/>
          <w:lang w:val="en-GB"/>
        </w:rPr>
      </w:pPr>
    </w:p>
    <w:p w:rsidR="0035304A" w:rsidRDefault="007054C3" w:rsidP="0035304A">
      <w:pPr>
        <w:tabs>
          <w:tab w:val="left" w:pos="720"/>
          <w:tab w:val="decimal" w:pos="7920"/>
        </w:tabs>
        <w:jc w:val="left"/>
        <w:rPr>
          <w:rFonts w:cs="Arial"/>
          <w:bCs/>
          <w:lang w:val="en-GB"/>
        </w:rPr>
      </w:pPr>
      <w:r>
        <w:rPr>
          <w:rFonts w:cs="Arial"/>
          <w:bCs/>
          <w:lang w:val="en-GB"/>
        </w:rPr>
        <w:t>Moved by Councillor Lorenzen and seconded by Councillor Anstey</w:t>
      </w:r>
      <w:r w:rsidR="0035304A">
        <w:rPr>
          <w:rFonts w:cs="Arial"/>
          <w:bCs/>
          <w:lang w:val="en-GB"/>
        </w:rPr>
        <w:t xml:space="preserve"> that the invoices </w:t>
      </w:r>
      <w:r w:rsidR="0035304A" w:rsidRPr="001314C5">
        <w:rPr>
          <w:rFonts w:cs="Arial"/>
          <w:bCs/>
          <w:lang w:val="en-GB"/>
        </w:rPr>
        <w:t>be paid as presented.</w:t>
      </w:r>
    </w:p>
    <w:p w:rsidR="007054C3" w:rsidRDefault="007054C3" w:rsidP="0035304A">
      <w:pPr>
        <w:tabs>
          <w:tab w:val="left" w:pos="720"/>
          <w:tab w:val="decimal" w:pos="7920"/>
        </w:tabs>
        <w:jc w:val="left"/>
        <w:rPr>
          <w:rFonts w:cs="Arial"/>
          <w:bCs/>
          <w:lang w:val="en-GB"/>
        </w:rPr>
      </w:pPr>
    </w:p>
    <w:p w:rsidR="007054C3" w:rsidRDefault="00BF0F10" w:rsidP="00BF0F10">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5</w:t>
      </w:r>
      <w:r>
        <w:rPr>
          <w:rFonts w:cs="Arial"/>
          <w:bCs/>
          <w:lang w:val="en-GB"/>
        </w:rPr>
        <w:tab/>
        <w:t>Opposing:</w:t>
      </w:r>
      <w:r>
        <w:rPr>
          <w:rFonts w:cs="Arial"/>
          <w:bCs/>
          <w:lang w:val="en-GB"/>
        </w:rPr>
        <w:tab/>
        <w:t>0</w:t>
      </w:r>
    </w:p>
    <w:p w:rsidR="00BF0F10" w:rsidRDefault="00BF0F10" w:rsidP="00BF0F10">
      <w:pPr>
        <w:tabs>
          <w:tab w:val="left" w:pos="720"/>
        </w:tabs>
        <w:jc w:val="left"/>
        <w:rPr>
          <w:rFonts w:cs="Arial"/>
          <w:bCs/>
          <w:lang w:val="en-GB"/>
        </w:rPr>
      </w:pPr>
    </w:p>
    <w:p w:rsidR="00BF0F10" w:rsidRDefault="00BF0F10" w:rsidP="00BF0F10">
      <w:pPr>
        <w:tabs>
          <w:tab w:val="left" w:pos="720"/>
        </w:tabs>
        <w:jc w:val="left"/>
        <w:rPr>
          <w:rFonts w:cs="Arial"/>
          <w:bCs/>
          <w:lang w:val="en-GB"/>
        </w:rPr>
      </w:pPr>
      <w:r w:rsidRPr="00BF0F10">
        <w:rPr>
          <w:rFonts w:cs="Arial"/>
          <w:b/>
          <w:bCs/>
          <w:lang w:val="en-GB"/>
        </w:rPr>
        <w:t>Decision:</w:t>
      </w:r>
      <w:r>
        <w:rPr>
          <w:rFonts w:cs="Arial"/>
          <w:bCs/>
          <w:lang w:val="en-GB"/>
        </w:rPr>
        <w:tab/>
        <w:t>Motion carried.</w:t>
      </w:r>
    </w:p>
    <w:p w:rsidR="0035304A" w:rsidRDefault="0035304A" w:rsidP="0035304A">
      <w:pPr>
        <w:tabs>
          <w:tab w:val="left" w:pos="720"/>
          <w:tab w:val="decimal" w:pos="7920"/>
        </w:tabs>
        <w:jc w:val="left"/>
        <w:rPr>
          <w:rFonts w:cs="Arial"/>
          <w:bCs/>
          <w:lang w:val="en-GB"/>
        </w:rPr>
      </w:pPr>
    </w:p>
    <w:p w:rsidR="0035304A" w:rsidRDefault="0035304A" w:rsidP="0035304A">
      <w:pPr>
        <w:rPr>
          <w:b/>
          <w:sz w:val="28"/>
          <w:szCs w:val="28"/>
        </w:rPr>
      </w:pPr>
      <w:proofErr w:type="spellStart"/>
      <w:r>
        <w:rPr>
          <w:b/>
          <w:sz w:val="28"/>
          <w:szCs w:val="28"/>
        </w:rPr>
        <w:t>Beaverwood</w:t>
      </w:r>
      <w:proofErr w:type="spellEnd"/>
      <w:r>
        <w:rPr>
          <w:b/>
          <w:sz w:val="28"/>
          <w:szCs w:val="28"/>
        </w:rPr>
        <w:t xml:space="preserve"> Lift Station Power Servicing</w:t>
      </w:r>
    </w:p>
    <w:p w:rsidR="0035304A" w:rsidRDefault="0035304A" w:rsidP="0035304A">
      <w:pPr>
        <w:rPr>
          <w:b/>
          <w:sz w:val="28"/>
          <w:szCs w:val="28"/>
        </w:rPr>
      </w:pPr>
    </w:p>
    <w:p w:rsidR="0035304A" w:rsidRDefault="0035304A" w:rsidP="0035304A">
      <w:r>
        <w:t xml:space="preserve">A lift station has to be built to provide servicing for the new sewer from Peterson/Edinburgh to the </w:t>
      </w:r>
      <w:proofErr w:type="spellStart"/>
      <w:r>
        <w:t>Beaverwood</w:t>
      </w:r>
      <w:proofErr w:type="spellEnd"/>
      <w:r>
        <w:t xml:space="preserve"> Plant.  NL Power has indicated there will be a cost associated with doing the work to provide electricity to the lift station and </w:t>
      </w:r>
      <w:r w:rsidR="0052574B">
        <w:t>Engineering</w:t>
      </w:r>
      <w:r>
        <w:t xml:space="preserve"> is recommending that we ask our contractor, Professional Grading, to carry out the work.   The Finance Committee agreed with this recommendation.</w:t>
      </w:r>
    </w:p>
    <w:p w:rsidR="0035304A" w:rsidRDefault="0035304A" w:rsidP="0035304A"/>
    <w:p w:rsidR="0052574B" w:rsidRPr="0052574B" w:rsidRDefault="0052574B" w:rsidP="0035304A">
      <w:pPr>
        <w:rPr>
          <w:b/>
          <w:sz w:val="26"/>
          <w:szCs w:val="26"/>
        </w:rPr>
      </w:pPr>
      <w:r w:rsidRPr="0052574B">
        <w:rPr>
          <w:b/>
          <w:sz w:val="26"/>
          <w:szCs w:val="26"/>
        </w:rPr>
        <w:t>Motion #15-071</w:t>
      </w:r>
    </w:p>
    <w:p w:rsidR="0052574B" w:rsidRPr="0052574B" w:rsidRDefault="0052574B" w:rsidP="0035304A">
      <w:pPr>
        <w:rPr>
          <w:b/>
          <w:sz w:val="26"/>
          <w:szCs w:val="26"/>
        </w:rPr>
      </w:pPr>
      <w:proofErr w:type="spellStart"/>
      <w:r w:rsidRPr="0052574B">
        <w:rPr>
          <w:b/>
          <w:sz w:val="26"/>
          <w:szCs w:val="26"/>
        </w:rPr>
        <w:t>Beaverwood</w:t>
      </w:r>
      <w:proofErr w:type="spellEnd"/>
      <w:r w:rsidRPr="0052574B">
        <w:rPr>
          <w:b/>
          <w:sz w:val="26"/>
          <w:szCs w:val="26"/>
        </w:rPr>
        <w:t xml:space="preserve"> Lift Station Power Servicing</w:t>
      </w:r>
    </w:p>
    <w:p w:rsidR="0052574B" w:rsidRDefault="0052574B" w:rsidP="0035304A"/>
    <w:p w:rsidR="0035304A" w:rsidRDefault="0052574B" w:rsidP="0035304A">
      <w:r>
        <w:t xml:space="preserve">Moved by </w:t>
      </w:r>
      <w:proofErr w:type="spellStart"/>
      <w:r>
        <w:t>Councillor</w:t>
      </w:r>
      <w:proofErr w:type="spellEnd"/>
      <w:r>
        <w:t xml:space="preserve"> Lorenzen and seconded by </w:t>
      </w:r>
      <w:proofErr w:type="spellStart"/>
      <w:r>
        <w:t>Councillor</w:t>
      </w:r>
      <w:proofErr w:type="spellEnd"/>
      <w:r>
        <w:t xml:space="preserve"> Dove</w:t>
      </w:r>
      <w:r w:rsidR="0035304A">
        <w:t xml:space="preserve"> that a change order be issued to Professional Grading and Contracting Ltd. to provide power to the new lift station adjacent to the </w:t>
      </w:r>
      <w:proofErr w:type="spellStart"/>
      <w:r w:rsidR="0035304A">
        <w:t>Beaverwood</w:t>
      </w:r>
      <w:proofErr w:type="spellEnd"/>
      <w:r w:rsidR="0035304A">
        <w:t xml:space="preserve"> Sewage Treatment plant.</w:t>
      </w:r>
    </w:p>
    <w:p w:rsidR="0035304A" w:rsidRDefault="0035304A" w:rsidP="0035304A"/>
    <w:p w:rsidR="0052574B" w:rsidRDefault="0052574B" w:rsidP="0035304A">
      <w:r>
        <w:tab/>
      </w:r>
      <w:r>
        <w:tab/>
        <w:t xml:space="preserve">In </w:t>
      </w:r>
      <w:proofErr w:type="spellStart"/>
      <w:r>
        <w:t>Favour</w:t>
      </w:r>
      <w:proofErr w:type="spellEnd"/>
      <w:r>
        <w:t>:</w:t>
      </w:r>
      <w:r>
        <w:tab/>
        <w:t>5</w:t>
      </w:r>
      <w:r>
        <w:tab/>
        <w:t>Opposing:</w:t>
      </w:r>
      <w:r>
        <w:tab/>
        <w:t>0</w:t>
      </w:r>
    </w:p>
    <w:p w:rsidR="0052574B" w:rsidRDefault="0052574B" w:rsidP="0035304A"/>
    <w:p w:rsidR="0052574B" w:rsidRDefault="0052574B" w:rsidP="0035304A">
      <w:r w:rsidRPr="0052574B">
        <w:rPr>
          <w:b/>
        </w:rPr>
        <w:t>Decision:</w:t>
      </w:r>
      <w:r>
        <w:tab/>
        <w:t>Motion carried.</w:t>
      </w:r>
    </w:p>
    <w:p w:rsidR="0052574B" w:rsidRPr="00211099" w:rsidRDefault="0052574B" w:rsidP="0035304A"/>
    <w:p w:rsidR="0035304A" w:rsidRDefault="0035304A" w:rsidP="0035304A">
      <w:pPr>
        <w:rPr>
          <w:b/>
          <w:sz w:val="28"/>
          <w:szCs w:val="28"/>
        </w:rPr>
      </w:pPr>
      <w:r>
        <w:rPr>
          <w:b/>
          <w:sz w:val="28"/>
          <w:szCs w:val="28"/>
        </w:rPr>
        <w:t>COR Certification</w:t>
      </w:r>
    </w:p>
    <w:p w:rsidR="0035304A" w:rsidRDefault="0035304A" w:rsidP="0035304A">
      <w:pPr>
        <w:rPr>
          <w:b/>
          <w:sz w:val="28"/>
          <w:szCs w:val="28"/>
        </w:rPr>
      </w:pPr>
    </w:p>
    <w:p w:rsidR="0035304A" w:rsidRDefault="0035304A" w:rsidP="0035304A">
      <w:r w:rsidRPr="007775BF">
        <w:t>The Town currently</w:t>
      </w:r>
      <w:r>
        <w:t xml:space="preserve"> requires COR Certification for anyone doing work with the Town.  This has created problems for us, especially in getting smaller jobs done.  In some cases, we have been unable to get them done because no one in Town is COR Certified and it is not cost-effective to get someone from out of Town to do smaller projects.</w:t>
      </w:r>
    </w:p>
    <w:p w:rsidR="0035304A" w:rsidRDefault="0035304A" w:rsidP="0035304A"/>
    <w:p w:rsidR="0035304A" w:rsidRDefault="0035304A" w:rsidP="0035304A">
      <w:r>
        <w:t>It is being recommended that the Purchasing Policy be modified to remove the COR Certification requirement for small jobs.</w:t>
      </w:r>
    </w:p>
    <w:p w:rsidR="00244629" w:rsidRDefault="00244629" w:rsidP="0035304A"/>
    <w:p w:rsidR="00244629" w:rsidRDefault="00244629" w:rsidP="0035304A"/>
    <w:p w:rsidR="00244629" w:rsidRDefault="00244629" w:rsidP="0035304A"/>
    <w:p w:rsidR="00244629" w:rsidRDefault="00244629" w:rsidP="0035304A"/>
    <w:p w:rsidR="00244629" w:rsidRDefault="00244629" w:rsidP="0035304A"/>
    <w:p w:rsidR="00244629" w:rsidRPr="00244629" w:rsidRDefault="00244629" w:rsidP="0035304A">
      <w:pPr>
        <w:rPr>
          <w:b/>
          <w:sz w:val="26"/>
          <w:szCs w:val="26"/>
        </w:rPr>
      </w:pPr>
      <w:r w:rsidRPr="00244629">
        <w:rPr>
          <w:b/>
          <w:sz w:val="26"/>
          <w:szCs w:val="26"/>
        </w:rPr>
        <w:lastRenderedPageBreak/>
        <w:t>Motion #15-072</w:t>
      </w:r>
    </w:p>
    <w:p w:rsidR="00244629" w:rsidRPr="00244629" w:rsidRDefault="00244629" w:rsidP="0035304A">
      <w:pPr>
        <w:rPr>
          <w:b/>
          <w:sz w:val="26"/>
          <w:szCs w:val="26"/>
        </w:rPr>
      </w:pPr>
      <w:r w:rsidRPr="00244629">
        <w:rPr>
          <w:b/>
          <w:sz w:val="26"/>
          <w:szCs w:val="26"/>
        </w:rPr>
        <w:t>COR Certification</w:t>
      </w:r>
    </w:p>
    <w:p w:rsidR="0035304A" w:rsidRDefault="0035304A" w:rsidP="0035304A"/>
    <w:p w:rsidR="0035304A" w:rsidRDefault="00F25A75" w:rsidP="0035304A">
      <w:r>
        <w:t xml:space="preserve">Moved by </w:t>
      </w:r>
      <w:proofErr w:type="spellStart"/>
      <w:r>
        <w:t>Councillor</w:t>
      </w:r>
      <w:proofErr w:type="spellEnd"/>
      <w:r>
        <w:t xml:space="preserve"> Lorenzen and seconded by </w:t>
      </w:r>
      <w:proofErr w:type="spellStart"/>
      <w:r>
        <w:t>Councillor</w:t>
      </w:r>
      <w:proofErr w:type="spellEnd"/>
      <w:r>
        <w:t xml:space="preserve"> Anstey</w:t>
      </w:r>
      <w:r w:rsidR="0035304A">
        <w:t xml:space="preserve"> that the Purchasing Policy be modified to state that COR Certification not </w:t>
      </w:r>
      <w:proofErr w:type="gramStart"/>
      <w:r w:rsidR="0035304A">
        <w:t>be</w:t>
      </w:r>
      <w:proofErr w:type="gramEnd"/>
      <w:r w:rsidR="0035304A">
        <w:t xml:space="preserve"> required for supplies and services less than $10,000 and construction projects less than $20,000.</w:t>
      </w:r>
    </w:p>
    <w:p w:rsidR="00F25A75" w:rsidRDefault="00F25A75" w:rsidP="0035304A"/>
    <w:p w:rsidR="00F25A75" w:rsidRDefault="00F25A75" w:rsidP="0035304A">
      <w:r>
        <w:tab/>
      </w:r>
      <w:r>
        <w:tab/>
        <w:t xml:space="preserve">In </w:t>
      </w:r>
      <w:proofErr w:type="spellStart"/>
      <w:r>
        <w:t>Favour</w:t>
      </w:r>
      <w:proofErr w:type="spellEnd"/>
      <w:r>
        <w:t>:</w:t>
      </w:r>
      <w:r>
        <w:tab/>
        <w:t>5</w:t>
      </w:r>
      <w:r>
        <w:tab/>
        <w:t>Opposing:</w:t>
      </w:r>
      <w:r>
        <w:tab/>
        <w:t>0</w:t>
      </w:r>
    </w:p>
    <w:p w:rsidR="00F25A75" w:rsidRDefault="00F25A75" w:rsidP="0035304A"/>
    <w:p w:rsidR="00F25A75" w:rsidRDefault="00F25A75" w:rsidP="0035304A">
      <w:r w:rsidRPr="00F25A75">
        <w:rPr>
          <w:b/>
        </w:rPr>
        <w:t>Decision:</w:t>
      </w:r>
      <w:r w:rsidRPr="00F25A75">
        <w:rPr>
          <w:b/>
        </w:rPr>
        <w:tab/>
      </w:r>
      <w:r>
        <w:t>Motion carried.</w:t>
      </w:r>
    </w:p>
    <w:p w:rsidR="0035304A" w:rsidRDefault="0035304A" w:rsidP="0035304A"/>
    <w:p w:rsidR="0035304A" w:rsidRPr="00CC6F95" w:rsidRDefault="0035304A" w:rsidP="0035304A">
      <w:pPr>
        <w:rPr>
          <w:b/>
          <w:sz w:val="28"/>
          <w:szCs w:val="28"/>
        </w:rPr>
      </w:pPr>
      <w:r w:rsidRPr="00CC6F95">
        <w:rPr>
          <w:b/>
          <w:sz w:val="28"/>
          <w:szCs w:val="28"/>
        </w:rPr>
        <w:t xml:space="preserve">Property Tax Reduction Request </w:t>
      </w:r>
    </w:p>
    <w:p w:rsidR="0035304A" w:rsidRDefault="0035304A" w:rsidP="0035304A">
      <w:pPr>
        <w:rPr>
          <w:b/>
          <w:sz w:val="28"/>
          <w:szCs w:val="28"/>
        </w:rPr>
      </w:pPr>
    </w:p>
    <w:p w:rsidR="0035304A" w:rsidRDefault="0035304A" w:rsidP="0035304A">
      <w:pPr>
        <w:autoSpaceDE w:val="0"/>
        <w:autoSpaceDN w:val="0"/>
        <w:adjustRightInd w:val="0"/>
        <w:rPr>
          <w:rFonts w:eastAsia="Times New Roman" w:cs="Calibri"/>
          <w:color w:val="000000"/>
        </w:rPr>
      </w:pPr>
      <w:r>
        <w:rPr>
          <w:rFonts w:eastAsia="Times New Roman" w:cs="Calibri"/>
          <w:color w:val="000000"/>
        </w:rPr>
        <w:t xml:space="preserve">The Committee reviewed two residential property tax reduction applications which have been submitted in accordance with Council’s policy on tax reductions for residential property.  The Director advised that the application met the requirements of Council Policy and recommended approval. </w:t>
      </w:r>
    </w:p>
    <w:p w:rsidR="0035304A" w:rsidRDefault="0035304A" w:rsidP="0035304A">
      <w:pPr>
        <w:autoSpaceDE w:val="0"/>
        <w:autoSpaceDN w:val="0"/>
        <w:adjustRightInd w:val="0"/>
        <w:jc w:val="left"/>
        <w:rPr>
          <w:rFonts w:eastAsia="Times New Roman"/>
          <w:color w:val="000000"/>
          <w:szCs w:val="18"/>
        </w:rPr>
      </w:pPr>
      <w:r>
        <w:rPr>
          <w:rFonts w:eastAsia="Times New Roman"/>
          <w:color w:val="000000"/>
          <w:szCs w:val="18"/>
        </w:rPr>
        <w:t xml:space="preserve"> </w:t>
      </w:r>
    </w:p>
    <w:p w:rsidR="00D95EA6" w:rsidRPr="00D95EA6" w:rsidRDefault="00D95EA6" w:rsidP="0035304A">
      <w:pPr>
        <w:autoSpaceDE w:val="0"/>
        <w:autoSpaceDN w:val="0"/>
        <w:adjustRightInd w:val="0"/>
        <w:jc w:val="left"/>
        <w:rPr>
          <w:rFonts w:eastAsia="Times New Roman"/>
          <w:b/>
          <w:color w:val="000000"/>
          <w:sz w:val="26"/>
          <w:szCs w:val="26"/>
        </w:rPr>
      </w:pPr>
      <w:r w:rsidRPr="00D95EA6">
        <w:rPr>
          <w:rFonts w:eastAsia="Times New Roman"/>
          <w:b/>
          <w:color w:val="000000"/>
          <w:sz w:val="26"/>
          <w:szCs w:val="26"/>
        </w:rPr>
        <w:t>Motion #15-073</w:t>
      </w:r>
    </w:p>
    <w:p w:rsidR="00D95EA6" w:rsidRPr="00D95EA6" w:rsidRDefault="00D95EA6" w:rsidP="0035304A">
      <w:pPr>
        <w:autoSpaceDE w:val="0"/>
        <w:autoSpaceDN w:val="0"/>
        <w:adjustRightInd w:val="0"/>
        <w:jc w:val="left"/>
        <w:rPr>
          <w:rFonts w:eastAsia="Times New Roman"/>
          <w:b/>
          <w:color w:val="000000"/>
          <w:sz w:val="26"/>
          <w:szCs w:val="26"/>
        </w:rPr>
      </w:pPr>
      <w:r w:rsidRPr="00D95EA6">
        <w:rPr>
          <w:rFonts w:eastAsia="Times New Roman"/>
          <w:b/>
          <w:color w:val="000000"/>
          <w:sz w:val="26"/>
          <w:szCs w:val="26"/>
        </w:rPr>
        <w:t>Property Tax Reduction Request</w:t>
      </w:r>
    </w:p>
    <w:p w:rsidR="00D95EA6" w:rsidRDefault="00D95EA6" w:rsidP="0035304A">
      <w:pPr>
        <w:autoSpaceDE w:val="0"/>
        <w:autoSpaceDN w:val="0"/>
        <w:adjustRightInd w:val="0"/>
        <w:jc w:val="left"/>
        <w:rPr>
          <w:rFonts w:eastAsia="Times New Roman"/>
          <w:color w:val="000000"/>
          <w:szCs w:val="18"/>
        </w:rPr>
      </w:pPr>
    </w:p>
    <w:p w:rsidR="0035304A" w:rsidRDefault="00D95EA6"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35304A">
        <w:rPr>
          <w:rFonts w:eastAsia="Times New Roman"/>
          <w:color w:val="000000"/>
          <w:szCs w:val="18"/>
        </w:rPr>
        <w:t xml:space="preserve"> that the two property tax reduction applications be approved as attached. </w:t>
      </w:r>
    </w:p>
    <w:p w:rsidR="00D95EA6" w:rsidRDefault="00D95EA6" w:rsidP="0035304A">
      <w:pPr>
        <w:autoSpaceDE w:val="0"/>
        <w:autoSpaceDN w:val="0"/>
        <w:adjustRightInd w:val="0"/>
        <w:rPr>
          <w:rFonts w:eastAsia="Times New Roman"/>
          <w:color w:val="000000"/>
          <w:szCs w:val="18"/>
        </w:rPr>
      </w:pPr>
    </w:p>
    <w:p w:rsidR="00D95EA6" w:rsidRDefault="00D95EA6"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D95EA6" w:rsidRDefault="00D95EA6" w:rsidP="0035304A">
      <w:pPr>
        <w:autoSpaceDE w:val="0"/>
        <w:autoSpaceDN w:val="0"/>
        <w:adjustRightInd w:val="0"/>
        <w:rPr>
          <w:rFonts w:eastAsia="Times New Roman"/>
          <w:color w:val="000000"/>
          <w:szCs w:val="18"/>
        </w:rPr>
      </w:pPr>
    </w:p>
    <w:p w:rsidR="00D95EA6" w:rsidRDefault="00D95EA6" w:rsidP="0035304A">
      <w:pPr>
        <w:autoSpaceDE w:val="0"/>
        <w:autoSpaceDN w:val="0"/>
        <w:adjustRightInd w:val="0"/>
        <w:rPr>
          <w:rFonts w:eastAsia="Times New Roman"/>
          <w:color w:val="000000"/>
          <w:szCs w:val="18"/>
        </w:rPr>
      </w:pPr>
      <w:r w:rsidRPr="00D95EA6">
        <w:rPr>
          <w:rFonts w:eastAsia="Times New Roman"/>
          <w:b/>
          <w:color w:val="000000"/>
          <w:szCs w:val="18"/>
        </w:rPr>
        <w:t>Decision:</w:t>
      </w:r>
      <w:r>
        <w:rPr>
          <w:rFonts w:eastAsia="Times New Roman"/>
          <w:color w:val="000000"/>
          <w:szCs w:val="18"/>
        </w:rPr>
        <w:tab/>
        <w:t>Motion carried.</w:t>
      </w:r>
    </w:p>
    <w:p w:rsidR="0035304A" w:rsidRDefault="0035304A" w:rsidP="0035304A"/>
    <w:p w:rsidR="0035304A" w:rsidRPr="007D6C2D" w:rsidRDefault="0035304A" w:rsidP="0035304A">
      <w:pPr>
        <w:rPr>
          <w:b/>
          <w:sz w:val="28"/>
          <w:szCs w:val="28"/>
        </w:rPr>
      </w:pPr>
      <w:r w:rsidRPr="007D6C2D">
        <w:rPr>
          <w:b/>
          <w:sz w:val="28"/>
          <w:szCs w:val="28"/>
        </w:rPr>
        <w:t>Rescinding of Policies</w:t>
      </w:r>
    </w:p>
    <w:p w:rsidR="0035304A" w:rsidRDefault="0035304A" w:rsidP="0035304A"/>
    <w:p w:rsidR="0035304A" w:rsidRDefault="0035304A" w:rsidP="0035304A">
      <w:r>
        <w:t>Last year Council adopted a Communications Policy which consolidated several of our other policies regarding various aspects of communications.  At that time, however, they neglected to rescind the policies that were being replaced.</w:t>
      </w:r>
    </w:p>
    <w:p w:rsidR="0035304A" w:rsidRDefault="0035304A" w:rsidP="0035304A"/>
    <w:p w:rsidR="00B03045" w:rsidRPr="007D6F17" w:rsidRDefault="007D6F17" w:rsidP="0035304A">
      <w:pPr>
        <w:rPr>
          <w:b/>
          <w:sz w:val="26"/>
          <w:szCs w:val="26"/>
        </w:rPr>
      </w:pPr>
      <w:r w:rsidRPr="007D6F17">
        <w:rPr>
          <w:b/>
          <w:sz w:val="26"/>
          <w:szCs w:val="26"/>
        </w:rPr>
        <w:t>Motion 15-074</w:t>
      </w:r>
    </w:p>
    <w:p w:rsidR="007D6F17" w:rsidRPr="007D6F17" w:rsidRDefault="007D6F17" w:rsidP="0035304A">
      <w:pPr>
        <w:rPr>
          <w:b/>
          <w:sz w:val="26"/>
          <w:szCs w:val="26"/>
        </w:rPr>
      </w:pPr>
      <w:r w:rsidRPr="007D6F17">
        <w:rPr>
          <w:b/>
          <w:sz w:val="26"/>
          <w:szCs w:val="26"/>
        </w:rPr>
        <w:t>Rescinding of Policies</w:t>
      </w:r>
    </w:p>
    <w:p w:rsidR="00B03045" w:rsidRDefault="00B03045" w:rsidP="0035304A"/>
    <w:p w:rsidR="0035304A" w:rsidRDefault="007D6F17" w:rsidP="0035304A">
      <w:r>
        <w:t xml:space="preserve">Moved by </w:t>
      </w:r>
      <w:proofErr w:type="spellStart"/>
      <w:r>
        <w:t>Councillor</w:t>
      </w:r>
      <w:proofErr w:type="spellEnd"/>
      <w:r>
        <w:t xml:space="preserve"> Lorenzen and seconded by </w:t>
      </w:r>
      <w:proofErr w:type="spellStart"/>
      <w:r>
        <w:t>Councillor</w:t>
      </w:r>
      <w:proofErr w:type="spellEnd"/>
      <w:r>
        <w:t xml:space="preserve"> Dove</w:t>
      </w:r>
      <w:r w:rsidR="0035304A">
        <w:t xml:space="preserve"> that Policies related to communications be rescinded as attached.</w:t>
      </w:r>
    </w:p>
    <w:p w:rsidR="007D6F17" w:rsidRDefault="007D6F17" w:rsidP="0035304A"/>
    <w:p w:rsidR="007D6F17" w:rsidRDefault="007D6F17" w:rsidP="0035304A">
      <w:r>
        <w:tab/>
      </w:r>
      <w:r>
        <w:tab/>
        <w:t xml:space="preserve">In </w:t>
      </w:r>
      <w:proofErr w:type="spellStart"/>
      <w:r>
        <w:t>Favour</w:t>
      </w:r>
      <w:proofErr w:type="spellEnd"/>
      <w:r>
        <w:t>:</w:t>
      </w:r>
      <w:r>
        <w:tab/>
        <w:t>5</w:t>
      </w:r>
      <w:r>
        <w:tab/>
        <w:t>Opposing:</w:t>
      </w:r>
      <w:r>
        <w:tab/>
        <w:t>0</w:t>
      </w:r>
    </w:p>
    <w:p w:rsidR="007D6F17" w:rsidRDefault="007D6F17" w:rsidP="0035304A"/>
    <w:p w:rsidR="007D6F17" w:rsidRDefault="007D6F17" w:rsidP="0035304A">
      <w:r w:rsidRPr="007D6F17">
        <w:rPr>
          <w:b/>
        </w:rPr>
        <w:t>Decision:</w:t>
      </w:r>
      <w:r>
        <w:tab/>
        <w:t>Motion carried.</w:t>
      </w:r>
    </w:p>
    <w:p w:rsidR="0035304A" w:rsidRDefault="0035304A" w:rsidP="0035304A">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lastRenderedPageBreak/>
        <w:t xml:space="preserve">Tender for </w:t>
      </w:r>
      <w:r>
        <w:rPr>
          <w:rFonts w:eastAsia="Times New Roman"/>
          <w:b/>
          <w:color w:val="000000"/>
          <w:sz w:val="28"/>
          <w:szCs w:val="28"/>
        </w:rPr>
        <w:t>Sprinkler Systems Inspections – 3 Year Contract</w:t>
      </w:r>
    </w:p>
    <w:p w:rsidR="0035304A" w:rsidRPr="007D6C2D" w:rsidRDefault="0035304A" w:rsidP="0035304A">
      <w:pPr>
        <w:autoSpaceDE w:val="0"/>
        <w:autoSpaceDN w:val="0"/>
        <w:adjustRightInd w:val="0"/>
        <w:jc w:val="left"/>
        <w:rPr>
          <w:rFonts w:eastAsia="Times New Roman"/>
          <w:b/>
          <w:color w:val="000000"/>
          <w:sz w:val="28"/>
          <w:szCs w:val="2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the </w:t>
      </w:r>
      <w:r>
        <w:rPr>
          <w:rFonts w:eastAsia="Times New Roman"/>
          <w:color w:val="000000"/>
        </w:rPr>
        <w:t>Sprinkler Systems Inspection for a three year contract</w:t>
      </w:r>
      <w:r>
        <w:rPr>
          <w:rFonts w:eastAsia="Times New Roman"/>
          <w:color w:val="000000"/>
          <w:szCs w:val="18"/>
        </w:rPr>
        <w:t xml:space="preserve"> for which three bids were received.  The lowest bid that met specifications was from Viking Fire Protection.     </w:t>
      </w:r>
    </w:p>
    <w:p w:rsidR="0035304A" w:rsidRDefault="0035304A" w:rsidP="0035304A">
      <w:pPr>
        <w:autoSpaceDE w:val="0"/>
        <w:autoSpaceDN w:val="0"/>
        <w:adjustRightInd w:val="0"/>
        <w:jc w:val="left"/>
        <w:rPr>
          <w:rFonts w:eastAsia="Times New Roman"/>
          <w:color w:val="000000"/>
          <w:szCs w:val="18"/>
        </w:rPr>
      </w:pPr>
      <w:r>
        <w:rPr>
          <w:rFonts w:eastAsia="Times New Roman"/>
          <w:color w:val="000000"/>
          <w:szCs w:val="18"/>
        </w:rPr>
        <w:t xml:space="preserve">   </w:t>
      </w:r>
    </w:p>
    <w:p w:rsidR="007D6F17" w:rsidRPr="007D6F17" w:rsidRDefault="007D6F17" w:rsidP="0035304A">
      <w:pPr>
        <w:autoSpaceDE w:val="0"/>
        <w:autoSpaceDN w:val="0"/>
        <w:adjustRightInd w:val="0"/>
        <w:jc w:val="left"/>
        <w:rPr>
          <w:rFonts w:eastAsia="Times New Roman"/>
          <w:b/>
          <w:color w:val="000000"/>
          <w:sz w:val="26"/>
          <w:szCs w:val="26"/>
        </w:rPr>
      </w:pPr>
      <w:r w:rsidRPr="007D6F17">
        <w:rPr>
          <w:rFonts w:eastAsia="Times New Roman"/>
          <w:b/>
          <w:color w:val="000000"/>
          <w:sz w:val="26"/>
          <w:szCs w:val="26"/>
        </w:rPr>
        <w:t>Motion #15-075</w:t>
      </w:r>
    </w:p>
    <w:p w:rsidR="007D6F17" w:rsidRPr="007D6F17" w:rsidRDefault="007D6F17" w:rsidP="0035304A">
      <w:pPr>
        <w:autoSpaceDE w:val="0"/>
        <w:autoSpaceDN w:val="0"/>
        <w:adjustRightInd w:val="0"/>
        <w:jc w:val="left"/>
        <w:rPr>
          <w:rFonts w:eastAsia="Times New Roman"/>
          <w:b/>
          <w:color w:val="000000"/>
          <w:sz w:val="26"/>
          <w:szCs w:val="26"/>
        </w:rPr>
      </w:pPr>
      <w:r w:rsidRPr="007D6F17">
        <w:rPr>
          <w:rFonts w:eastAsia="Times New Roman"/>
          <w:b/>
          <w:color w:val="000000"/>
          <w:sz w:val="26"/>
          <w:szCs w:val="26"/>
        </w:rPr>
        <w:t>Tender for Sprinkler Systems Inspections – 3 Year Contract</w:t>
      </w:r>
    </w:p>
    <w:p w:rsidR="007D6F17" w:rsidRDefault="007D6F17" w:rsidP="0035304A">
      <w:pPr>
        <w:autoSpaceDE w:val="0"/>
        <w:autoSpaceDN w:val="0"/>
        <w:adjustRightInd w:val="0"/>
        <w:jc w:val="left"/>
        <w:rPr>
          <w:rFonts w:eastAsia="Times New Roman"/>
          <w:color w:val="000000"/>
          <w:szCs w:val="18"/>
        </w:rPr>
      </w:pPr>
    </w:p>
    <w:p w:rsidR="0035304A" w:rsidRDefault="007D6F17"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Dove</w:t>
      </w:r>
      <w:r w:rsidR="0035304A">
        <w:rPr>
          <w:rFonts w:eastAsia="Times New Roman"/>
          <w:color w:val="000000"/>
          <w:szCs w:val="18"/>
        </w:rPr>
        <w:t xml:space="preserve"> that the tender for the </w:t>
      </w:r>
      <w:r w:rsidR="0035304A">
        <w:rPr>
          <w:rFonts w:eastAsia="Times New Roman"/>
          <w:color w:val="000000"/>
        </w:rPr>
        <w:t>Sprinkler Systems Inspections for a three year contract</w:t>
      </w:r>
      <w:r w:rsidR="0035304A">
        <w:rPr>
          <w:rFonts w:eastAsia="Times New Roman"/>
          <w:color w:val="000000"/>
          <w:szCs w:val="18"/>
        </w:rPr>
        <w:t xml:space="preserve"> be awarded to Viking Fire Protection at a price of $3,390.00 HST inclusive.  </w:t>
      </w:r>
    </w:p>
    <w:p w:rsidR="007D6F17" w:rsidRDefault="007D6F17" w:rsidP="0035304A">
      <w:pPr>
        <w:autoSpaceDE w:val="0"/>
        <w:autoSpaceDN w:val="0"/>
        <w:adjustRightInd w:val="0"/>
        <w:rPr>
          <w:rFonts w:eastAsia="Times New Roman"/>
          <w:color w:val="000000"/>
          <w:szCs w:val="18"/>
        </w:rPr>
      </w:pPr>
    </w:p>
    <w:p w:rsidR="007D6F17" w:rsidRDefault="007D6F17"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7D6F17" w:rsidRDefault="007D6F17" w:rsidP="0035304A">
      <w:pPr>
        <w:autoSpaceDE w:val="0"/>
        <w:autoSpaceDN w:val="0"/>
        <w:adjustRightInd w:val="0"/>
        <w:rPr>
          <w:rFonts w:eastAsia="Times New Roman"/>
          <w:color w:val="000000"/>
          <w:szCs w:val="18"/>
        </w:rPr>
      </w:pPr>
    </w:p>
    <w:p w:rsidR="007D6F17" w:rsidRDefault="007D6F17" w:rsidP="0035304A">
      <w:pPr>
        <w:autoSpaceDE w:val="0"/>
        <w:autoSpaceDN w:val="0"/>
        <w:adjustRightInd w:val="0"/>
        <w:rPr>
          <w:rFonts w:eastAsia="Times New Roman"/>
          <w:color w:val="000000"/>
          <w:szCs w:val="18"/>
        </w:rPr>
      </w:pPr>
      <w:r w:rsidRPr="007D6F17">
        <w:rPr>
          <w:rFonts w:eastAsia="Times New Roman"/>
          <w:b/>
          <w:color w:val="000000"/>
          <w:szCs w:val="18"/>
        </w:rPr>
        <w:t>Decision:</w:t>
      </w:r>
      <w:r w:rsidRPr="007D6F17">
        <w:rPr>
          <w:rFonts w:eastAsia="Times New Roman"/>
          <w:b/>
          <w:color w:val="000000"/>
          <w:szCs w:val="18"/>
        </w:rPr>
        <w:tab/>
      </w:r>
      <w:r>
        <w:rPr>
          <w:rFonts w:eastAsia="Times New Roman"/>
          <w:color w:val="000000"/>
          <w:szCs w:val="18"/>
        </w:rPr>
        <w:t>Motion carried.</w:t>
      </w:r>
    </w:p>
    <w:p w:rsidR="0035304A" w:rsidRDefault="0035304A"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 xml:space="preserve">Tender for </w:t>
      </w:r>
      <w:r>
        <w:rPr>
          <w:rFonts w:eastAsia="Times New Roman"/>
          <w:b/>
          <w:color w:val="000000"/>
          <w:sz w:val="28"/>
          <w:szCs w:val="28"/>
        </w:rPr>
        <w:t>Supply of New Asphalt</w:t>
      </w:r>
    </w:p>
    <w:p w:rsidR="0035304A" w:rsidRPr="007D6C2D" w:rsidRDefault="0035304A" w:rsidP="0035304A">
      <w:pPr>
        <w:autoSpaceDE w:val="0"/>
        <w:autoSpaceDN w:val="0"/>
        <w:adjustRightInd w:val="0"/>
        <w:jc w:val="left"/>
        <w:rPr>
          <w:rFonts w:eastAsia="Times New Roman"/>
          <w:b/>
          <w:color w:val="000000"/>
          <w:sz w:val="28"/>
          <w:szCs w:val="2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the Supply of New Asphalt for which two bids were received.  The lowest bid that met specifications was from B&amp;M Paving (1983) Ltd. </w:t>
      </w:r>
    </w:p>
    <w:p w:rsidR="0035304A" w:rsidRDefault="0035304A" w:rsidP="0035304A">
      <w:pPr>
        <w:autoSpaceDE w:val="0"/>
        <w:autoSpaceDN w:val="0"/>
        <w:adjustRightInd w:val="0"/>
        <w:jc w:val="left"/>
        <w:rPr>
          <w:rFonts w:eastAsia="Times New Roman"/>
          <w:color w:val="000000"/>
          <w:szCs w:val="18"/>
        </w:rPr>
      </w:pPr>
      <w:r>
        <w:rPr>
          <w:rFonts w:eastAsia="Times New Roman"/>
          <w:color w:val="000000"/>
          <w:szCs w:val="18"/>
        </w:rPr>
        <w:t xml:space="preserve">   </w:t>
      </w:r>
    </w:p>
    <w:p w:rsidR="007D6F17" w:rsidRPr="00BB3103" w:rsidRDefault="007D6F17" w:rsidP="0035304A">
      <w:pPr>
        <w:autoSpaceDE w:val="0"/>
        <w:autoSpaceDN w:val="0"/>
        <w:adjustRightInd w:val="0"/>
        <w:jc w:val="left"/>
        <w:rPr>
          <w:rFonts w:eastAsia="Times New Roman"/>
          <w:b/>
          <w:color w:val="000000"/>
          <w:sz w:val="26"/>
          <w:szCs w:val="26"/>
        </w:rPr>
      </w:pPr>
      <w:r w:rsidRPr="00BB3103">
        <w:rPr>
          <w:rFonts w:eastAsia="Times New Roman"/>
          <w:b/>
          <w:color w:val="000000"/>
          <w:sz w:val="26"/>
          <w:szCs w:val="26"/>
        </w:rPr>
        <w:t>Motion #15-076</w:t>
      </w:r>
    </w:p>
    <w:p w:rsidR="007D6F17" w:rsidRDefault="00BB3103" w:rsidP="0035304A">
      <w:pPr>
        <w:autoSpaceDE w:val="0"/>
        <w:autoSpaceDN w:val="0"/>
        <w:adjustRightInd w:val="0"/>
        <w:jc w:val="left"/>
        <w:rPr>
          <w:rFonts w:eastAsia="Times New Roman"/>
          <w:color w:val="000000"/>
          <w:szCs w:val="18"/>
        </w:rPr>
      </w:pPr>
      <w:r w:rsidRPr="00BB3103">
        <w:rPr>
          <w:rFonts w:eastAsia="Times New Roman"/>
          <w:b/>
          <w:color w:val="000000"/>
          <w:sz w:val="26"/>
          <w:szCs w:val="26"/>
        </w:rPr>
        <w:t>Tender for Supply of New Asphalt</w:t>
      </w:r>
      <w:r w:rsidR="007D6F17" w:rsidRPr="00BB3103">
        <w:rPr>
          <w:rFonts w:eastAsia="Times New Roman"/>
          <w:b/>
          <w:color w:val="000000"/>
          <w:sz w:val="26"/>
          <w:szCs w:val="26"/>
        </w:rPr>
        <w:tab/>
      </w:r>
      <w:r w:rsidR="007D6F17">
        <w:rPr>
          <w:rFonts w:eastAsia="Times New Roman"/>
          <w:color w:val="000000"/>
          <w:szCs w:val="18"/>
        </w:rPr>
        <w:tab/>
      </w:r>
    </w:p>
    <w:p w:rsidR="007D6F17" w:rsidRDefault="007D6F17" w:rsidP="0035304A">
      <w:pPr>
        <w:autoSpaceDE w:val="0"/>
        <w:autoSpaceDN w:val="0"/>
        <w:adjustRightInd w:val="0"/>
        <w:jc w:val="left"/>
        <w:rPr>
          <w:rFonts w:eastAsia="Times New Roman"/>
          <w:color w:val="000000"/>
          <w:szCs w:val="18"/>
        </w:rPr>
      </w:pPr>
    </w:p>
    <w:p w:rsidR="0035304A" w:rsidRDefault="00CA59A1"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35304A">
        <w:rPr>
          <w:rFonts w:eastAsia="Times New Roman"/>
          <w:color w:val="000000"/>
          <w:szCs w:val="18"/>
        </w:rPr>
        <w:t xml:space="preserve"> that the tender for the Supply of New Asphalt be awarded to B&amp;M Paving (1983) Ltd. at a price of $145.77 per </w:t>
      </w:r>
      <w:proofErr w:type="spellStart"/>
      <w:r w:rsidR="0035304A">
        <w:rPr>
          <w:rFonts w:eastAsia="Times New Roman"/>
          <w:color w:val="000000"/>
          <w:szCs w:val="18"/>
        </w:rPr>
        <w:t>tonne</w:t>
      </w:r>
      <w:proofErr w:type="spellEnd"/>
      <w:r w:rsidR="0035304A">
        <w:rPr>
          <w:rFonts w:eastAsia="Times New Roman"/>
          <w:color w:val="000000"/>
          <w:szCs w:val="18"/>
        </w:rPr>
        <w:t xml:space="preserve"> HST inclusive.  </w:t>
      </w:r>
    </w:p>
    <w:p w:rsidR="00CA59A1" w:rsidRDefault="00CA59A1" w:rsidP="0035304A">
      <w:pPr>
        <w:autoSpaceDE w:val="0"/>
        <w:autoSpaceDN w:val="0"/>
        <w:adjustRightInd w:val="0"/>
        <w:rPr>
          <w:rFonts w:eastAsia="Times New Roman"/>
          <w:color w:val="000000"/>
          <w:szCs w:val="18"/>
        </w:rPr>
      </w:pPr>
    </w:p>
    <w:p w:rsidR="00CA59A1" w:rsidRDefault="00CA59A1"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CA59A1" w:rsidRDefault="00CA59A1" w:rsidP="0035304A">
      <w:pPr>
        <w:autoSpaceDE w:val="0"/>
        <w:autoSpaceDN w:val="0"/>
        <w:adjustRightInd w:val="0"/>
        <w:rPr>
          <w:rFonts w:eastAsia="Times New Roman"/>
          <w:color w:val="000000"/>
          <w:szCs w:val="18"/>
        </w:rPr>
      </w:pPr>
    </w:p>
    <w:p w:rsidR="00CA59A1" w:rsidRDefault="00CA59A1" w:rsidP="0035304A">
      <w:pPr>
        <w:autoSpaceDE w:val="0"/>
        <w:autoSpaceDN w:val="0"/>
        <w:adjustRightInd w:val="0"/>
        <w:rPr>
          <w:rFonts w:eastAsia="Times New Roman"/>
          <w:color w:val="000000"/>
          <w:szCs w:val="18"/>
        </w:rPr>
      </w:pPr>
      <w:r w:rsidRPr="00CA59A1">
        <w:rPr>
          <w:rFonts w:eastAsia="Times New Roman"/>
          <w:b/>
          <w:color w:val="000000"/>
          <w:szCs w:val="18"/>
        </w:rPr>
        <w:t>Decision:</w:t>
      </w:r>
      <w:r>
        <w:rPr>
          <w:rFonts w:eastAsia="Times New Roman"/>
          <w:color w:val="000000"/>
          <w:szCs w:val="18"/>
        </w:rPr>
        <w:tab/>
        <w:t>Motion carried.</w:t>
      </w:r>
    </w:p>
    <w:p w:rsidR="0035304A" w:rsidRDefault="0035304A"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 xml:space="preserve">Tender for </w:t>
      </w:r>
      <w:r>
        <w:rPr>
          <w:rFonts w:eastAsia="Times New Roman"/>
          <w:b/>
          <w:color w:val="000000"/>
          <w:sz w:val="28"/>
          <w:szCs w:val="28"/>
        </w:rPr>
        <w:t>Cobb’s Kiosk</w:t>
      </w:r>
    </w:p>
    <w:p w:rsidR="0035304A" w:rsidRPr="007D6C2D" w:rsidRDefault="0035304A" w:rsidP="0035304A">
      <w:pPr>
        <w:autoSpaceDE w:val="0"/>
        <w:autoSpaceDN w:val="0"/>
        <w:adjustRightInd w:val="0"/>
        <w:jc w:val="left"/>
        <w:rPr>
          <w:rFonts w:eastAsia="Times New Roman"/>
          <w:b/>
          <w:color w:val="000000"/>
          <w:sz w:val="28"/>
          <w:szCs w:val="2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to Supply and Install a “Way-Finding Kiosk” at Cobb’s Pond for which two bids were received.  The lowest bid that met specifications was from Airways Contracting.     </w:t>
      </w:r>
    </w:p>
    <w:p w:rsidR="00751C4D" w:rsidRDefault="00751C4D" w:rsidP="0035304A">
      <w:pPr>
        <w:autoSpaceDE w:val="0"/>
        <w:autoSpaceDN w:val="0"/>
        <w:adjustRightInd w:val="0"/>
        <w:rPr>
          <w:rFonts w:eastAsia="Times New Roman"/>
          <w:color w:val="000000"/>
          <w:szCs w:val="18"/>
        </w:rPr>
      </w:pPr>
    </w:p>
    <w:p w:rsidR="00751C4D" w:rsidRDefault="00751C4D" w:rsidP="0035304A">
      <w:pPr>
        <w:autoSpaceDE w:val="0"/>
        <w:autoSpaceDN w:val="0"/>
        <w:adjustRightInd w:val="0"/>
        <w:rPr>
          <w:rFonts w:eastAsia="Times New Roman"/>
          <w:color w:val="000000"/>
          <w:szCs w:val="18"/>
        </w:rPr>
      </w:pPr>
    </w:p>
    <w:p w:rsidR="00751C4D" w:rsidRDefault="00751C4D" w:rsidP="0035304A">
      <w:pPr>
        <w:autoSpaceDE w:val="0"/>
        <w:autoSpaceDN w:val="0"/>
        <w:adjustRightInd w:val="0"/>
        <w:rPr>
          <w:rFonts w:eastAsia="Times New Roman"/>
          <w:color w:val="000000"/>
          <w:szCs w:val="18"/>
        </w:rPr>
      </w:pPr>
    </w:p>
    <w:p w:rsidR="00751C4D" w:rsidRDefault="00751C4D" w:rsidP="0035304A">
      <w:pPr>
        <w:autoSpaceDE w:val="0"/>
        <w:autoSpaceDN w:val="0"/>
        <w:adjustRightInd w:val="0"/>
        <w:rPr>
          <w:rFonts w:eastAsia="Times New Roman"/>
          <w:color w:val="000000"/>
          <w:szCs w:val="18"/>
        </w:rPr>
      </w:pPr>
    </w:p>
    <w:p w:rsidR="00CB7C88" w:rsidRPr="00CB7C88" w:rsidRDefault="00CB7C88" w:rsidP="0035304A">
      <w:pPr>
        <w:autoSpaceDE w:val="0"/>
        <w:autoSpaceDN w:val="0"/>
        <w:adjustRightInd w:val="0"/>
        <w:rPr>
          <w:rFonts w:eastAsia="Times New Roman"/>
          <w:b/>
          <w:color w:val="000000"/>
          <w:sz w:val="26"/>
          <w:szCs w:val="26"/>
        </w:rPr>
      </w:pPr>
      <w:r w:rsidRPr="00CB7C88">
        <w:rPr>
          <w:rFonts w:eastAsia="Times New Roman"/>
          <w:b/>
          <w:color w:val="000000"/>
          <w:sz w:val="26"/>
          <w:szCs w:val="26"/>
        </w:rPr>
        <w:lastRenderedPageBreak/>
        <w:t>Motion #15-077</w:t>
      </w:r>
    </w:p>
    <w:p w:rsidR="00CB7C88" w:rsidRPr="00CB7C88" w:rsidRDefault="00CB7C88" w:rsidP="0035304A">
      <w:pPr>
        <w:autoSpaceDE w:val="0"/>
        <w:autoSpaceDN w:val="0"/>
        <w:adjustRightInd w:val="0"/>
        <w:rPr>
          <w:rFonts w:eastAsia="Times New Roman"/>
          <w:b/>
          <w:color w:val="000000"/>
          <w:sz w:val="26"/>
          <w:szCs w:val="26"/>
        </w:rPr>
      </w:pPr>
      <w:r w:rsidRPr="00CB7C88">
        <w:rPr>
          <w:rFonts w:eastAsia="Times New Roman"/>
          <w:b/>
          <w:color w:val="000000"/>
          <w:sz w:val="26"/>
          <w:szCs w:val="26"/>
        </w:rPr>
        <w:t>Tender for Cobb’s Kiosk</w:t>
      </w:r>
    </w:p>
    <w:p w:rsidR="00CB7C88" w:rsidRDefault="00CB7C88" w:rsidP="0035304A">
      <w:pPr>
        <w:autoSpaceDE w:val="0"/>
        <w:autoSpaceDN w:val="0"/>
        <w:adjustRightInd w:val="0"/>
        <w:rPr>
          <w:rFonts w:eastAsia="Times New Roman"/>
          <w:color w:val="000000"/>
          <w:szCs w:val="18"/>
        </w:rPr>
      </w:pPr>
    </w:p>
    <w:p w:rsidR="0035304A" w:rsidRDefault="00CB7C88"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35304A">
        <w:rPr>
          <w:rFonts w:eastAsia="Times New Roman"/>
          <w:color w:val="000000"/>
          <w:szCs w:val="18"/>
        </w:rPr>
        <w:t xml:space="preserve"> that the tender to Supply and Install </w:t>
      </w:r>
      <w:r>
        <w:rPr>
          <w:rFonts w:eastAsia="Times New Roman"/>
          <w:color w:val="000000"/>
          <w:szCs w:val="18"/>
        </w:rPr>
        <w:t xml:space="preserve">a </w:t>
      </w:r>
      <w:r w:rsidR="0035304A">
        <w:rPr>
          <w:rFonts w:eastAsia="Times New Roman"/>
          <w:color w:val="000000"/>
          <w:szCs w:val="18"/>
        </w:rPr>
        <w:t xml:space="preserve">“Way-Finding Kiosk” be awarded to Airways Contracting at a price of $13,871.88 HST inclusive.  </w:t>
      </w:r>
    </w:p>
    <w:p w:rsidR="0035304A" w:rsidRDefault="0035304A" w:rsidP="0035304A">
      <w:pPr>
        <w:autoSpaceDE w:val="0"/>
        <w:autoSpaceDN w:val="0"/>
        <w:adjustRightInd w:val="0"/>
        <w:rPr>
          <w:rFonts w:eastAsia="Times New Roman"/>
          <w:color w:val="000000"/>
          <w:szCs w:val="18"/>
        </w:rPr>
      </w:pPr>
    </w:p>
    <w:p w:rsidR="00E123D4" w:rsidRDefault="00E123D4"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123D4" w:rsidRDefault="00E123D4" w:rsidP="0035304A">
      <w:pPr>
        <w:autoSpaceDE w:val="0"/>
        <w:autoSpaceDN w:val="0"/>
        <w:adjustRightInd w:val="0"/>
        <w:rPr>
          <w:rFonts w:eastAsia="Times New Roman"/>
          <w:color w:val="000000"/>
          <w:szCs w:val="18"/>
        </w:rPr>
      </w:pPr>
    </w:p>
    <w:p w:rsidR="00E123D4" w:rsidRDefault="00E123D4" w:rsidP="0035304A">
      <w:pPr>
        <w:autoSpaceDE w:val="0"/>
        <w:autoSpaceDN w:val="0"/>
        <w:adjustRightInd w:val="0"/>
        <w:rPr>
          <w:rFonts w:eastAsia="Times New Roman"/>
          <w:color w:val="000000"/>
          <w:szCs w:val="18"/>
        </w:rPr>
      </w:pPr>
      <w:r w:rsidRPr="00E123D4">
        <w:rPr>
          <w:rFonts w:eastAsia="Times New Roman"/>
          <w:b/>
          <w:color w:val="000000"/>
          <w:szCs w:val="18"/>
        </w:rPr>
        <w:t>Decision:</w:t>
      </w:r>
      <w:r>
        <w:rPr>
          <w:rFonts w:eastAsia="Times New Roman"/>
          <w:color w:val="000000"/>
          <w:szCs w:val="18"/>
        </w:rPr>
        <w:tab/>
        <w:t>Motion carried.</w:t>
      </w:r>
    </w:p>
    <w:p w:rsidR="00E123D4" w:rsidRDefault="00E123D4"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The Town will be contributing $5,000 to this project with the balance being funded by the Rotary Club.</w:t>
      </w:r>
    </w:p>
    <w:p w:rsidR="0035304A" w:rsidRDefault="0035304A"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rPr>
          <w:rFonts w:eastAsia="Times New Roman"/>
          <w:b/>
          <w:color w:val="000000"/>
          <w:sz w:val="28"/>
          <w:szCs w:val="28"/>
        </w:rPr>
      </w:pPr>
      <w:r>
        <w:rPr>
          <w:rFonts w:eastAsia="Times New Roman"/>
          <w:b/>
          <w:color w:val="000000"/>
          <w:sz w:val="28"/>
          <w:szCs w:val="28"/>
        </w:rPr>
        <w:t xml:space="preserve">Standing Offer for </w:t>
      </w:r>
      <w:r w:rsidRPr="003E358D">
        <w:rPr>
          <w:rFonts w:eastAsia="Times New Roman"/>
          <w:b/>
          <w:color w:val="000000"/>
          <w:sz w:val="28"/>
          <w:szCs w:val="28"/>
        </w:rPr>
        <w:t>Rental of Construction Equipment</w:t>
      </w:r>
    </w:p>
    <w:p w:rsidR="0035304A" w:rsidRDefault="0035304A" w:rsidP="0035304A">
      <w:pPr>
        <w:autoSpaceDE w:val="0"/>
        <w:autoSpaceDN w:val="0"/>
        <w:adjustRightInd w:val="0"/>
        <w:rPr>
          <w:rFonts w:eastAsia="Times New Roman"/>
          <w:b/>
          <w:color w:val="000000"/>
          <w:sz w:val="28"/>
          <w:szCs w:val="28"/>
        </w:rPr>
      </w:pPr>
    </w:p>
    <w:p w:rsidR="0035304A" w:rsidRDefault="0035304A" w:rsidP="0035304A">
      <w:pPr>
        <w:autoSpaceDE w:val="0"/>
        <w:autoSpaceDN w:val="0"/>
        <w:adjustRightInd w:val="0"/>
        <w:rPr>
          <w:rFonts w:eastAsia="Times New Roman"/>
          <w:color w:val="000000"/>
        </w:rPr>
      </w:pPr>
      <w:r w:rsidRPr="00054990">
        <w:rPr>
          <w:rFonts w:eastAsia="Times New Roman"/>
          <w:color w:val="000000"/>
        </w:rPr>
        <w:t>The Finance Committee reviewed standing offers for the re</w:t>
      </w:r>
      <w:r>
        <w:rPr>
          <w:rFonts w:eastAsia="Times New Roman"/>
          <w:color w:val="000000"/>
        </w:rPr>
        <w:t xml:space="preserve">ntal of construction equipment </w:t>
      </w:r>
      <w:r w:rsidRPr="00054990">
        <w:rPr>
          <w:rFonts w:eastAsia="Times New Roman"/>
          <w:color w:val="000000"/>
        </w:rPr>
        <w:t>and several responses were received.</w:t>
      </w:r>
    </w:p>
    <w:p w:rsidR="00F842F8" w:rsidRDefault="00F842F8" w:rsidP="0035304A">
      <w:pPr>
        <w:autoSpaceDE w:val="0"/>
        <w:autoSpaceDN w:val="0"/>
        <w:adjustRightInd w:val="0"/>
        <w:rPr>
          <w:rFonts w:eastAsia="Times New Roman"/>
          <w:color w:val="000000"/>
        </w:rPr>
      </w:pPr>
    </w:p>
    <w:p w:rsidR="00F842F8" w:rsidRPr="00F842F8" w:rsidRDefault="00F842F8" w:rsidP="0035304A">
      <w:pPr>
        <w:autoSpaceDE w:val="0"/>
        <w:autoSpaceDN w:val="0"/>
        <w:adjustRightInd w:val="0"/>
        <w:rPr>
          <w:rFonts w:eastAsia="Times New Roman"/>
          <w:b/>
          <w:color w:val="000000"/>
          <w:sz w:val="26"/>
          <w:szCs w:val="26"/>
        </w:rPr>
      </w:pPr>
      <w:r w:rsidRPr="00F842F8">
        <w:rPr>
          <w:rFonts w:eastAsia="Times New Roman"/>
          <w:b/>
          <w:color w:val="000000"/>
          <w:sz w:val="26"/>
          <w:szCs w:val="26"/>
        </w:rPr>
        <w:t>Motion #15-078</w:t>
      </w:r>
    </w:p>
    <w:p w:rsidR="00F842F8" w:rsidRPr="00F842F8" w:rsidRDefault="00F842F8" w:rsidP="0035304A">
      <w:pPr>
        <w:autoSpaceDE w:val="0"/>
        <w:autoSpaceDN w:val="0"/>
        <w:adjustRightInd w:val="0"/>
        <w:rPr>
          <w:rFonts w:eastAsia="Times New Roman"/>
          <w:b/>
          <w:color w:val="000000"/>
          <w:sz w:val="26"/>
          <w:szCs w:val="26"/>
        </w:rPr>
      </w:pPr>
      <w:r w:rsidRPr="00F842F8">
        <w:rPr>
          <w:rFonts w:eastAsia="Times New Roman"/>
          <w:b/>
          <w:color w:val="000000"/>
          <w:sz w:val="26"/>
          <w:szCs w:val="26"/>
        </w:rPr>
        <w:t>Standing Offer for Rental of Construction Equipment</w:t>
      </w:r>
    </w:p>
    <w:p w:rsidR="0035304A" w:rsidRPr="00F842F8" w:rsidRDefault="0035304A" w:rsidP="0035304A">
      <w:pPr>
        <w:autoSpaceDE w:val="0"/>
        <w:autoSpaceDN w:val="0"/>
        <w:adjustRightInd w:val="0"/>
        <w:rPr>
          <w:rFonts w:eastAsia="Times New Roman"/>
          <w:b/>
          <w:color w:val="000000"/>
          <w:sz w:val="26"/>
          <w:szCs w:val="26"/>
        </w:rPr>
      </w:pPr>
    </w:p>
    <w:p w:rsidR="0035304A" w:rsidRDefault="00F842F8" w:rsidP="0035304A">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Lorenzen and seconded by </w:t>
      </w:r>
      <w:proofErr w:type="spellStart"/>
      <w:r>
        <w:rPr>
          <w:rFonts w:eastAsia="Times New Roman"/>
          <w:color w:val="000000"/>
        </w:rPr>
        <w:t>Councillor</w:t>
      </w:r>
      <w:proofErr w:type="spellEnd"/>
      <w:r>
        <w:rPr>
          <w:rFonts w:eastAsia="Times New Roman"/>
          <w:color w:val="000000"/>
        </w:rPr>
        <w:t xml:space="preserve"> Dove</w:t>
      </w:r>
      <w:r w:rsidR="0035304A" w:rsidRPr="00054990">
        <w:rPr>
          <w:rFonts w:eastAsia="Times New Roman"/>
          <w:color w:val="000000"/>
        </w:rPr>
        <w:t xml:space="preserve"> that the Standing Offer for Rental of Construction Equipment be accepted as attached.</w:t>
      </w:r>
    </w:p>
    <w:p w:rsidR="00F842F8" w:rsidRDefault="00F842F8" w:rsidP="0035304A">
      <w:pPr>
        <w:autoSpaceDE w:val="0"/>
        <w:autoSpaceDN w:val="0"/>
        <w:adjustRightInd w:val="0"/>
        <w:rPr>
          <w:rFonts w:eastAsia="Times New Roman"/>
          <w:color w:val="000000"/>
        </w:rPr>
      </w:pPr>
    </w:p>
    <w:p w:rsidR="00F842F8" w:rsidRDefault="00F842F8" w:rsidP="0035304A">
      <w:pPr>
        <w:autoSpaceDE w:val="0"/>
        <w:autoSpaceDN w:val="0"/>
        <w:adjustRightInd w:val="0"/>
        <w:rPr>
          <w:rFonts w:eastAsia="Times New Roman"/>
          <w:color w:val="000000"/>
        </w:rPr>
      </w:pPr>
      <w:r>
        <w:rPr>
          <w:rFonts w:eastAsia="Times New Roman"/>
          <w:color w:val="000000"/>
        </w:rPr>
        <w:tab/>
      </w:r>
      <w:r>
        <w:rPr>
          <w:rFonts w:eastAsia="Times New Roman"/>
          <w:color w:val="000000"/>
        </w:rPr>
        <w:tab/>
        <w:t xml:space="preserve">In </w:t>
      </w:r>
      <w:proofErr w:type="spellStart"/>
      <w:r>
        <w:rPr>
          <w:rFonts w:eastAsia="Times New Roman"/>
          <w:color w:val="000000"/>
        </w:rPr>
        <w:t>Favour</w:t>
      </w:r>
      <w:proofErr w:type="spellEnd"/>
      <w:r>
        <w:rPr>
          <w:rFonts w:eastAsia="Times New Roman"/>
          <w:color w:val="000000"/>
        </w:rPr>
        <w:t>:</w:t>
      </w:r>
      <w:r>
        <w:rPr>
          <w:rFonts w:eastAsia="Times New Roman"/>
          <w:color w:val="000000"/>
        </w:rPr>
        <w:tab/>
        <w:t>5</w:t>
      </w:r>
      <w:r>
        <w:rPr>
          <w:rFonts w:eastAsia="Times New Roman"/>
          <w:color w:val="000000"/>
        </w:rPr>
        <w:tab/>
        <w:t>Opposing:</w:t>
      </w:r>
      <w:r>
        <w:rPr>
          <w:rFonts w:eastAsia="Times New Roman"/>
          <w:color w:val="000000"/>
        </w:rPr>
        <w:tab/>
        <w:t>0</w:t>
      </w:r>
    </w:p>
    <w:p w:rsidR="00F842F8" w:rsidRDefault="00F842F8" w:rsidP="0035304A">
      <w:pPr>
        <w:autoSpaceDE w:val="0"/>
        <w:autoSpaceDN w:val="0"/>
        <w:adjustRightInd w:val="0"/>
        <w:rPr>
          <w:rFonts w:eastAsia="Times New Roman"/>
          <w:color w:val="000000"/>
        </w:rPr>
      </w:pPr>
    </w:p>
    <w:p w:rsidR="00F842F8" w:rsidRPr="00054990" w:rsidRDefault="00F842F8" w:rsidP="0035304A">
      <w:pPr>
        <w:autoSpaceDE w:val="0"/>
        <w:autoSpaceDN w:val="0"/>
        <w:adjustRightInd w:val="0"/>
        <w:rPr>
          <w:rFonts w:eastAsia="Times New Roman"/>
          <w:color w:val="000000"/>
        </w:rPr>
      </w:pPr>
      <w:r w:rsidRPr="00F842F8">
        <w:rPr>
          <w:rFonts w:eastAsia="Times New Roman"/>
          <w:b/>
          <w:color w:val="000000"/>
        </w:rPr>
        <w:t>Decision:</w:t>
      </w:r>
      <w:r w:rsidRPr="00F842F8">
        <w:rPr>
          <w:rFonts w:eastAsia="Times New Roman"/>
          <w:b/>
          <w:color w:val="000000"/>
        </w:rPr>
        <w:tab/>
      </w:r>
      <w:r>
        <w:rPr>
          <w:rFonts w:eastAsia="Times New Roman"/>
          <w:color w:val="000000"/>
        </w:rPr>
        <w:t>Motion carried.</w:t>
      </w:r>
    </w:p>
    <w:p w:rsidR="0035304A" w:rsidRPr="00054990" w:rsidRDefault="0035304A" w:rsidP="0035304A">
      <w:pPr>
        <w:autoSpaceDE w:val="0"/>
        <w:autoSpaceDN w:val="0"/>
        <w:adjustRightInd w:val="0"/>
        <w:rPr>
          <w:rFonts w:eastAsia="Times New Roman"/>
          <w:color w:val="000000"/>
          <w:szCs w:val="18"/>
        </w:rPr>
      </w:pPr>
    </w:p>
    <w:p w:rsidR="0035304A" w:rsidRPr="003E358D" w:rsidRDefault="0035304A" w:rsidP="0035304A">
      <w:pPr>
        <w:autoSpaceDE w:val="0"/>
        <w:autoSpaceDN w:val="0"/>
        <w:adjustRightInd w:val="0"/>
        <w:rPr>
          <w:rFonts w:eastAsia="Times New Roman"/>
          <w:b/>
          <w:color w:val="000000"/>
          <w:sz w:val="28"/>
          <w:szCs w:val="28"/>
        </w:rPr>
      </w:pPr>
      <w:r w:rsidRPr="003E358D">
        <w:rPr>
          <w:rFonts w:eastAsia="Times New Roman"/>
          <w:b/>
          <w:color w:val="000000"/>
          <w:sz w:val="28"/>
          <w:szCs w:val="28"/>
        </w:rPr>
        <w:t>Standing Offer – Inspection, Installation, Ma</w:t>
      </w:r>
      <w:r w:rsidR="00F842F8">
        <w:rPr>
          <w:rFonts w:eastAsia="Times New Roman"/>
          <w:b/>
          <w:color w:val="000000"/>
          <w:sz w:val="28"/>
          <w:szCs w:val="28"/>
        </w:rPr>
        <w:t>intenance of</w:t>
      </w:r>
      <w:r w:rsidRPr="003E358D">
        <w:rPr>
          <w:rFonts w:eastAsia="Times New Roman"/>
          <w:b/>
          <w:color w:val="000000"/>
          <w:sz w:val="28"/>
          <w:szCs w:val="28"/>
        </w:rPr>
        <w:t xml:space="preserve"> Overhead Doors</w:t>
      </w:r>
    </w:p>
    <w:p w:rsidR="0035304A" w:rsidRDefault="0035304A" w:rsidP="0035304A">
      <w:pPr>
        <w:autoSpaceDE w:val="0"/>
        <w:autoSpaceDN w:val="0"/>
        <w:adjustRightInd w:val="0"/>
        <w:rPr>
          <w:rFonts w:eastAsia="Times New Roman"/>
          <w:color w:val="000000"/>
          <w:szCs w:val="18"/>
        </w:rPr>
      </w:pPr>
    </w:p>
    <w:p w:rsidR="00F842F8" w:rsidRDefault="0035304A" w:rsidP="0035304A">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Inspection, Installation, and Maintenance </w:t>
      </w:r>
      <w:r w:rsidR="00F842F8">
        <w:rPr>
          <w:rFonts w:eastAsia="Times New Roman"/>
          <w:color w:val="000000"/>
          <w:szCs w:val="18"/>
        </w:rPr>
        <w:t>of</w:t>
      </w:r>
      <w:r>
        <w:rPr>
          <w:rFonts w:eastAsia="Times New Roman"/>
          <w:color w:val="000000"/>
          <w:szCs w:val="18"/>
        </w:rPr>
        <w:t xml:space="preserve"> Overhead Doors for which three bids were received.  The prices are good for a two year period.   </w:t>
      </w:r>
    </w:p>
    <w:p w:rsidR="00F842F8" w:rsidRDefault="00F842F8" w:rsidP="0035304A">
      <w:pPr>
        <w:autoSpaceDE w:val="0"/>
        <w:autoSpaceDN w:val="0"/>
        <w:adjustRightInd w:val="0"/>
        <w:rPr>
          <w:rFonts w:eastAsia="Times New Roman"/>
          <w:color w:val="000000"/>
          <w:szCs w:val="18"/>
        </w:rPr>
      </w:pPr>
    </w:p>
    <w:p w:rsidR="00F842F8" w:rsidRPr="00F842F8" w:rsidRDefault="00F842F8" w:rsidP="0035304A">
      <w:pPr>
        <w:autoSpaceDE w:val="0"/>
        <w:autoSpaceDN w:val="0"/>
        <w:adjustRightInd w:val="0"/>
        <w:rPr>
          <w:rFonts w:eastAsia="Times New Roman"/>
          <w:b/>
          <w:color w:val="000000"/>
          <w:sz w:val="26"/>
          <w:szCs w:val="26"/>
        </w:rPr>
      </w:pPr>
      <w:r w:rsidRPr="00F842F8">
        <w:rPr>
          <w:rFonts w:eastAsia="Times New Roman"/>
          <w:b/>
          <w:color w:val="000000"/>
          <w:sz w:val="26"/>
          <w:szCs w:val="26"/>
        </w:rPr>
        <w:t>Motion #15-079</w:t>
      </w:r>
    </w:p>
    <w:p w:rsidR="0035304A" w:rsidRPr="00F842F8" w:rsidRDefault="00F842F8" w:rsidP="0035304A">
      <w:pPr>
        <w:autoSpaceDE w:val="0"/>
        <w:autoSpaceDN w:val="0"/>
        <w:adjustRightInd w:val="0"/>
        <w:rPr>
          <w:rFonts w:eastAsia="Times New Roman"/>
          <w:b/>
          <w:color w:val="000000"/>
          <w:sz w:val="26"/>
          <w:szCs w:val="26"/>
        </w:rPr>
      </w:pPr>
      <w:r w:rsidRPr="00F842F8">
        <w:rPr>
          <w:rFonts w:eastAsia="Times New Roman"/>
          <w:b/>
          <w:color w:val="000000"/>
          <w:sz w:val="26"/>
          <w:szCs w:val="26"/>
        </w:rPr>
        <w:t>Standing Offer – Inspection, Installation, Maintenance of Overhead Doors</w:t>
      </w:r>
      <w:r w:rsidR="0035304A" w:rsidRPr="00F842F8">
        <w:rPr>
          <w:rFonts w:eastAsia="Times New Roman"/>
          <w:b/>
          <w:color w:val="000000"/>
          <w:sz w:val="26"/>
          <w:szCs w:val="26"/>
        </w:rPr>
        <w:t xml:space="preserve">  </w:t>
      </w:r>
    </w:p>
    <w:p w:rsidR="0035304A" w:rsidRPr="00F842F8" w:rsidRDefault="0035304A" w:rsidP="0035304A">
      <w:pPr>
        <w:autoSpaceDE w:val="0"/>
        <w:autoSpaceDN w:val="0"/>
        <w:adjustRightInd w:val="0"/>
        <w:jc w:val="left"/>
        <w:rPr>
          <w:rFonts w:eastAsia="Times New Roman"/>
          <w:b/>
          <w:color w:val="000000"/>
          <w:sz w:val="26"/>
          <w:szCs w:val="26"/>
        </w:rPr>
      </w:pPr>
      <w:r w:rsidRPr="00F842F8">
        <w:rPr>
          <w:rFonts w:eastAsia="Times New Roman"/>
          <w:b/>
          <w:color w:val="000000"/>
          <w:sz w:val="26"/>
          <w:szCs w:val="26"/>
        </w:rPr>
        <w:t xml:space="preserve">   </w:t>
      </w:r>
    </w:p>
    <w:p w:rsidR="0035304A" w:rsidRDefault="00F842F8"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35304A">
        <w:rPr>
          <w:rFonts w:eastAsia="Times New Roman"/>
          <w:color w:val="000000"/>
          <w:szCs w:val="18"/>
        </w:rPr>
        <w:t xml:space="preserve"> that the Standing Offer results for Inspection,</w:t>
      </w:r>
      <w:r>
        <w:rPr>
          <w:rFonts w:eastAsia="Times New Roman"/>
          <w:color w:val="000000"/>
          <w:szCs w:val="18"/>
        </w:rPr>
        <w:t xml:space="preserve"> Installation, and Maintenance </w:t>
      </w:r>
      <w:r w:rsidR="0035304A">
        <w:rPr>
          <w:rFonts w:eastAsia="Times New Roman"/>
          <w:color w:val="000000"/>
          <w:szCs w:val="18"/>
        </w:rPr>
        <w:t>o</w:t>
      </w:r>
      <w:r>
        <w:rPr>
          <w:rFonts w:eastAsia="Times New Roman"/>
          <w:color w:val="000000"/>
          <w:szCs w:val="18"/>
        </w:rPr>
        <w:t>f</w:t>
      </w:r>
      <w:r w:rsidR="0035304A">
        <w:rPr>
          <w:rFonts w:eastAsia="Times New Roman"/>
          <w:color w:val="000000"/>
          <w:szCs w:val="18"/>
        </w:rPr>
        <w:t xml:space="preserve"> Overhead Doors be accepted as attached.  </w:t>
      </w:r>
    </w:p>
    <w:p w:rsidR="00F842F8" w:rsidRDefault="00F842F8" w:rsidP="0035304A">
      <w:pPr>
        <w:autoSpaceDE w:val="0"/>
        <w:autoSpaceDN w:val="0"/>
        <w:adjustRightInd w:val="0"/>
        <w:rPr>
          <w:rFonts w:eastAsia="Times New Roman"/>
          <w:color w:val="000000"/>
          <w:szCs w:val="18"/>
        </w:rPr>
      </w:pPr>
    </w:p>
    <w:p w:rsidR="00F842F8" w:rsidRDefault="00F842F8"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F842F8" w:rsidRDefault="00F842F8" w:rsidP="0035304A">
      <w:pPr>
        <w:autoSpaceDE w:val="0"/>
        <w:autoSpaceDN w:val="0"/>
        <w:adjustRightInd w:val="0"/>
        <w:rPr>
          <w:rFonts w:eastAsia="Times New Roman"/>
          <w:color w:val="000000"/>
          <w:szCs w:val="18"/>
        </w:rPr>
      </w:pPr>
      <w:r w:rsidRPr="00F842F8">
        <w:rPr>
          <w:rFonts w:eastAsia="Times New Roman"/>
          <w:b/>
          <w:color w:val="000000"/>
          <w:szCs w:val="18"/>
        </w:rPr>
        <w:lastRenderedPageBreak/>
        <w:t>Decision:</w:t>
      </w:r>
      <w:r w:rsidRPr="00F842F8">
        <w:rPr>
          <w:rFonts w:eastAsia="Times New Roman"/>
          <w:b/>
          <w:color w:val="000000"/>
          <w:szCs w:val="18"/>
        </w:rPr>
        <w:tab/>
      </w:r>
      <w:r>
        <w:rPr>
          <w:rFonts w:eastAsia="Times New Roman"/>
          <w:color w:val="000000"/>
          <w:szCs w:val="18"/>
        </w:rPr>
        <w:t>Motion carried.</w:t>
      </w:r>
    </w:p>
    <w:p w:rsidR="0035304A" w:rsidRDefault="0035304A" w:rsidP="0035304A">
      <w:pPr>
        <w:autoSpaceDE w:val="0"/>
        <w:autoSpaceDN w:val="0"/>
        <w:adjustRightInd w:val="0"/>
        <w:rPr>
          <w:rFonts w:eastAsia="Times New Roman"/>
          <w:color w:val="000000"/>
          <w:szCs w:val="18"/>
        </w:rPr>
      </w:pPr>
    </w:p>
    <w:p w:rsidR="0035304A" w:rsidRPr="003E358D" w:rsidRDefault="0035304A" w:rsidP="0035304A">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Supply and Installation of Soda Ash</w:t>
      </w:r>
    </w:p>
    <w:p w:rsidR="0035304A" w:rsidRDefault="0035304A"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The Finance Committee reviewed Standing Offer results</w:t>
      </w:r>
      <w:r w:rsidR="000C40A8">
        <w:rPr>
          <w:rFonts w:eastAsia="Times New Roman"/>
          <w:color w:val="000000"/>
          <w:szCs w:val="18"/>
        </w:rPr>
        <w:t xml:space="preserve"> for</w:t>
      </w:r>
      <w:r>
        <w:rPr>
          <w:rFonts w:eastAsia="Times New Roman"/>
          <w:color w:val="000000"/>
          <w:szCs w:val="18"/>
        </w:rPr>
        <w:t xml:space="preserve"> the Supply and Delivery of Soda Ash for which six bids were received.   </w:t>
      </w:r>
    </w:p>
    <w:p w:rsidR="0035304A" w:rsidRDefault="0035304A" w:rsidP="0035304A">
      <w:pPr>
        <w:autoSpaceDE w:val="0"/>
        <w:autoSpaceDN w:val="0"/>
        <w:adjustRightInd w:val="0"/>
        <w:jc w:val="left"/>
        <w:rPr>
          <w:rFonts w:eastAsia="Times New Roman"/>
          <w:color w:val="000000"/>
          <w:szCs w:val="18"/>
        </w:rPr>
      </w:pPr>
      <w:r>
        <w:rPr>
          <w:rFonts w:eastAsia="Times New Roman"/>
          <w:color w:val="000000"/>
          <w:szCs w:val="18"/>
        </w:rPr>
        <w:t xml:space="preserve">   </w:t>
      </w:r>
    </w:p>
    <w:p w:rsidR="000C40A8" w:rsidRPr="000C40A8" w:rsidRDefault="000C40A8" w:rsidP="0035304A">
      <w:pPr>
        <w:autoSpaceDE w:val="0"/>
        <w:autoSpaceDN w:val="0"/>
        <w:adjustRightInd w:val="0"/>
        <w:jc w:val="left"/>
        <w:rPr>
          <w:rFonts w:eastAsia="Times New Roman"/>
          <w:b/>
          <w:color w:val="000000"/>
          <w:sz w:val="26"/>
          <w:szCs w:val="26"/>
        </w:rPr>
      </w:pPr>
      <w:r w:rsidRPr="000C40A8">
        <w:rPr>
          <w:rFonts w:eastAsia="Times New Roman"/>
          <w:b/>
          <w:color w:val="000000"/>
          <w:sz w:val="26"/>
          <w:szCs w:val="26"/>
        </w:rPr>
        <w:t>Motion #15-080</w:t>
      </w:r>
    </w:p>
    <w:p w:rsidR="000C40A8" w:rsidRPr="000C40A8" w:rsidRDefault="000C40A8" w:rsidP="0035304A">
      <w:pPr>
        <w:autoSpaceDE w:val="0"/>
        <w:autoSpaceDN w:val="0"/>
        <w:adjustRightInd w:val="0"/>
        <w:jc w:val="left"/>
        <w:rPr>
          <w:rFonts w:eastAsia="Times New Roman"/>
          <w:b/>
          <w:color w:val="000000"/>
          <w:sz w:val="26"/>
          <w:szCs w:val="26"/>
        </w:rPr>
      </w:pPr>
      <w:r w:rsidRPr="000C40A8">
        <w:rPr>
          <w:rFonts w:eastAsia="Times New Roman"/>
          <w:b/>
          <w:color w:val="000000"/>
          <w:sz w:val="26"/>
          <w:szCs w:val="26"/>
        </w:rPr>
        <w:t>Standing Offer – Supply and Installation of Soda Ash</w:t>
      </w:r>
    </w:p>
    <w:p w:rsidR="000C40A8" w:rsidRDefault="000C40A8" w:rsidP="0035304A">
      <w:pPr>
        <w:autoSpaceDE w:val="0"/>
        <w:autoSpaceDN w:val="0"/>
        <w:adjustRightInd w:val="0"/>
        <w:jc w:val="left"/>
        <w:rPr>
          <w:rFonts w:eastAsia="Times New Roman"/>
          <w:color w:val="000000"/>
          <w:szCs w:val="18"/>
        </w:rPr>
      </w:pPr>
    </w:p>
    <w:p w:rsidR="0035304A" w:rsidRDefault="000C40A8"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35304A">
        <w:rPr>
          <w:rFonts w:eastAsia="Times New Roman"/>
          <w:color w:val="000000"/>
          <w:szCs w:val="18"/>
        </w:rPr>
        <w:t xml:space="preserve"> that the Standing Offer results for Supply and Delivery of Soda Ash be accepted as attached.  </w:t>
      </w:r>
    </w:p>
    <w:p w:rsidR="0035304A" w:rsidRDefault="0035304A" w:rsidP="0035304A">
      <w:pPr>
        <w:autoSpaceDE w:val="0"/>
        <w:autoSpaceDN w:val="0"/>
        <w:adjustRightInd w:val="0"/>
        <w:rPr>
          <w:rFonts w:eastAsia="Times New Roman"/>
          <w:color w:val="000000"/>
          <w:szCs w:val="18"/>
        </w:rPr>
      </w:pPr>
    </w:p>
    <w:p w:rsidR="000C40A8" w:rsidRDefault="000C40A8" w:rsidP="0035304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0C40A8" w:rsidRDefault="000C40A8" w:rsidP="0035304A">
      <w:pPr>
        <w:autoSpaceDE w:val="0"/>
        <w:autoSpaceDN w:val="0"/>
        <w:adjustRightInd w:val="0"/>
        <w:rPr>
          <w:rFonts w:eastAsia="Times New Roman"/>
          <w:color w:val="000000"/>
          <w:szCs w:val="18"/>
        </w:rPr>
      </w:pPr>
    </w:p>
    <w:p w:rsidR="000C40A8" w:rsidRDefault="000C40A8" w:rsidP="0035304A">
      <w:pPr>
        <w:autoSpaceDE w:val="0"/>
        <w:autoSpaceDN w:val="0"/>
        <w:adjustRightInd w:val="0"/>
        <w:rPr>
          <w:rFonts w:eastAsia="Times New Roman"/>
          <w:color w:val="000000"/>
          <w:szCs w:val="18"/>
        </w:rPr>
      </w:pPr>
      <w:r w:rsidRPr="000C40A8">
        <w:rPr>
          <w:rFonts w:eastAsia="Times New Roman"/>
          <w:b/>
          <w:color w:val="000000"/>
          <w:szCs w:val="18"/>
        </w:rPr>
        <w:t>Decision:</w:t>
      </w:r>
      <w:r>
        <w:rPr>
          <w:rFonts w:eastAsia="Times New Roman"/>
          <w:color w:val="000000"/>
          <w:szCs w:val="18"/>
        </w:rPr>
        <w:tab/>
        <w:t>Motion carried.</w:t>
      </w:r>
    </w:p>
    <w:p w:rsidR="000C40A8" w:rsidRDefault="000C40A8" w:rsidP="0035304A">
      <w:pPr>
        <w:autoSpaceDE w:val="0"/>
        <w:autoSpaceDN w:val="0"/>
        <w:adjustRightInd w:val="0"/>
        <w:rPr>
          <w:rFonts w:eastAsia="Times New Roman"/>
          <w:color w:val="000000"/>
          <w:szCs w:val="18"/>
        </w:rPr>
      </w:pPr>
    </w:p>
    <w:p w:rsidR="0035304A" w:rsidRPr="003E358D" w:rsidRDefault="0035304A" w:rsidP="0035304A">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Supply of Sand and Anthracite</w:t>
      </w:r>
    </w:p>
    <w:p w:rsidR="0035304A" w:rsidRDefault="0035304A" w:rsidP="0035304A">
      <w:pPr>
        <w:autoSpaceDE w:val="0"/>
        <w:autoSpaceDN w:val="0"/>
        <w:adjustRightInd w:val="0"/>
        <w:rPr>
          <w:rFonts w:eastAsia="Times New Roman"/>
          <w:color w:val="000000"/>
          <w:szCs w:val="18"/>
        </w:rPr>
      </w:pPr>
    </w:p>
    <w:p w:rsidR="0035304A" w:rsidRDefault="0035304A" w:rsidP="0035304A">
      <w:pPr>
        <w:autoSpaceDE w:val="0"/>
        <w:autoSpaceDN w:val="0"/>
        <w:adjustRightInd w:val="0"/>
        <w:rPr>
          <w:rFonts w:eastAsia="Times New Roman"/>
          <w:color w:val="000000"/>
          <w:szCs w:val="18"/>
        </w:rPr>
      </w:pPr>
      <w:r>
        <w:rPr>
          <w:rFonts w:eastAsia="Times New Roman"/>
          <w:color w:val="000000"/>
          <w:szCs w:val="18"/>
        </w:rPr>
        <w:t xml:space="preserve">The Finance Committee reviewed Standing Offer results for the Supply and Delivery of Sand and Anthracite for which three bids were received. </w:t>
      </w:r>
    </w:p>
    <w:p w:rsidR="000C40A8" w:rsidRDefault="000C40A8" w:rsidP="0035304A">
      <w:pPr>
        <w:autoSpaceDE w:val="0"/>
        <w:autoSpaceDN w:val="0"/>
        <w:adjustRightInd w:val="0"/>
        <w:rPr>
          <w:rFonts w:eastAsia="Times New Roman"/>
          <w:color w:val="000000"/>
          <w:szCs w:val="18"/>
        </w:rPr>
      </w:pPr>
    </w:p>
    <w:p w:rsidR="000C40A8" w:rsidRPr="00495F00" w:rsidRDefault="00495F00" w:rsidP="0035304A">
      <w:pPr>
        <w:autoSpaceDE w:val="0"/>
        <w:autoSpaceDN w:val="0"/>
        <w:adjustRightInd w:val="0"/>
        <w:rPr>
          <w:rFonts w:eastAsia="Times New Roman"/>
          <w:b/>
          <w:color w:val="000000"/>
          <w:sz w:val="26"/>
          <w:szCs w:val="26"/>
        </w:rPr>
      </w:pPr>
      <w:r w:rsidRPr="00495F00">
        <w:rPr>
          <w:rFonts w:eastAsia="Times New Roman"/>
          <w:b/>
          <w:color w:val="000000"/>
          <w:sz w:val="26"/>
          <w:szCs w:val="26"/>
        </w:rPr>
        <w:t>Motion #15-081</w:t>
      </w:r>
    </w:p>
    <w:p w:rsidR="00495F00" w:rsidRPr="00495F00" w:rsidRDefault="00495F00" w:rsidP="0035304A">
      <w:pPr>
        <w:autoSpaceDE w:val="0"/>
        <w:autoSpaceDN w:val="0"/>
        <w:adjustRightInd w:val="0"/>
        <w:rPr>
          <w:rFonts w:eastAsia="Times New Roman"/>
          <w:b/>
          <w:color w:val="000000"/>
          <w:sz w:val="26"/>
          <w:szCs w:val="26"/>
        </w:rPr>
      </w:pPr>
      <w:r w:rsidRPr="00495F00">
        <w:rPr>
          <w:rFonts w:eastAsia="Times New Roman"/>
          <w:b/>
          <w:color w:val="000000"/>
          <w:sz w:val="26"/>
          <w:szCs w:val="26"/>
        </w:rPr>
        <w:t>Standing Offer – Supply of Sand and Anthracite</w:t>
      </w:r>
    </w:p>
    <w:p w:rsidR="0035304A" w:rsidRDefault="0035304A" w:rsidP="0035304A">
      <w:pPr>
        <w:autoSpaceDE w:val="0"/>
        <w:autoSpaceDN w:val="0"/>
        <w:adjustRightInd w:val="0"/>
        <w:jc w:val="left"/>
        <w:rPr>
          <w:rFonts w:eastAsia="Times New Roman"/>
          <w:color w:val="000000"/>
          <w:szCs w:val="18"/>
        </w:rPr>
      </w:pPr>
      <w:r>
        <w:rPr>
          <w:rFonts w:eastAsia="Times New Roman"/>
          <w:color w:val="000000"/>
          <w:szCs w:val="18"/>
        </w:rPr>
        <w:t xml:space="preserve">   </w:t>
      </w:r>
    </w:p>
    <w:p w:rsidR="0035304A" w:rsidRDefault="00495F00" w:rsidP="0035304A">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Lorenzen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35304A">
        <w:rPr>
          <w:rFonts w:eastAsia="Times New Roman"/>
          <w:color w:val="000000"/>
          <w:szCs w:val="18"/>
        </w:rPr>
        <w:t xml:space="preserve"> that the Standing Offer results for Supply and Delivery of Sand and Anthracite be accepted as attached.  </w:t>
      </w:r>
    </w:p>
    <w:p w:rsidR="0035304A" w:rsidRDefault="0035304A" w:rsidP="0035304A">
      <w:pPr>
        <w:autoSpaceDE w:val="0"/>
        <w:autoSpaceDN w:val="0"/>
        <w:adjustRightInd w:val="0"/>
        <w:rPr>
          <w:rFonts w:eastAsia="Times New Roman"/>
          <w:color w:val="000000"/>
          <w:szCs w:val="18"/>
        </w:rPr>
      </w:pPr>
    </w:p>
    <w:p w:rsidR="00060254" w:rsidRDefault="00495F00" w:rsidP="00E55F39">
      <w:r>
        <w:tab/>
      </w:r>
      <w:r>
        <w:tab/>
        <w:t xml:space="preserve">In </w:t>
      </w:r>
      <w:proofErr w:type="spellStart"/>
      <w:r>
        <w:t>Favour</w:t>
      </w:r>
      <w:proofErr w:type="spellEnd"/>
      <w:r>
        <w:t>:</w:t>
      </w:r>
      <w:r>
        <w:tab/>
        <w:t>5</w:t>
      </w:r>
      <w:r>
        <w:tab/>
        <w:t>Opposing:</w:t>
      </w:r>
      <w:r>
        <w:tab/>
        <w:t>0</w:t>
      </w:r>
    </w:p>
    <w:p w:rsidR="00495F00" w:rsidRDefault="00495F00" w:rsidP="00E55F39"/>
    <w:p w:rsidR="00495F00" w:rsidRDefault="00495F00" w:rsidP="00E55F39">
      <w:r w:rsidRPr="00495F00">
        <w:rPr>
          <w:b/>
        </w:rPr>
        <w:t>Decision:</w:t>
      </w:r>
      <w:r>
        <w:tab/>
        <w:t>Motion carried.</w:t>
      </w:r>
    </w:p>
    <w:p w:rsidR="00BB27D4" w:rsidRDefault="00BB27D4" w:rsidP="00E55F39"/>
    <w:p w:rsidR="00BB27D4" w:rsidRDefault="00BB27D4" w:rsidP="00BB27D4">
      <w:pPr>
        <w:pStyle w:val="Heading3"/>
      </w:pPr>
      <w:r>
        <w:t xml:space="preserve">G. </w:t>
      </w:r>
      <w:r>
        <w:tab/>
        <w:t>Other Committee Reports</w:t>
      </w:r>
    </w:p>
    <w:p w:rsidR="00BB27D4" w:rsidRDefault="00BB27D4" w:rsidP="00E55F39"/>
    <w:p w:rsidR="000F2744" w:rsidRPr="00C15A56" w:rsidRDefault="000F2744" w:rsidP="00E55F39">
      <w:pPr>
        <w:rPr>
          <w:b/>
        </w:rPr>
      </w:pPr>
      <w:r w:rsidRPr="00C15A56">
        <w:rPr>
          <w:b/>
        </w:rPr>
        <w:t>COUNCILLOR MCBREAIRTY</w:t>
      </w:r>
    </w:p>
    <w:p w:rsidR="000F2744" w:rsidRPr="00C15A56" w:rsidRDefault="003C75BB" w:rsidP="00E55F39">
      <w:pPr>
        <w:rPr>
          <w:b/>
          <w:sz w:val="26"/>
          <w:szCs w:val="26"/>
        </w:rPr>
      </w:pPr>
      <w:r w:rsidRPr="00C15A56">
        <w:rPr>
          <w:b/>
          <w:sz w:val="26"/>
          <w:szCs w:val="26"/>
        </w:rPr>
        <w:t>Roads to End Violence</w:t>
      </w:r>
    </w:p>
    <w:p w:rsidR="003C75BB" w:rsidRPr="00236439" w:rsidRDefault="003C75BB" w:rsidP="00E55F39">
      <w:proofErr w:type="spellStart"/>
      <w:r w:rsidRPr="00236439">
        <w:t>Councillor</w:t>
      </w:r>
      <w:proofErr w:type="spellEnd"/>
      <w:r w:rsidRPr="00236439">
        <w:t xml:space="preserve"> </w:t>
      </w:r>
      <w:proofErr w:type="spellStart"/>
      <w:r w:rsidRPr="00236439">
        <w:t>McBreairty</w:t>
      </w:r>
      <w:proofErr w:type="spellEnd"/>
      <w:r w:rsidRPr="00236439">
        <w:t xml:space="preserve"> stated </w:t>
      </w:r>
      <w:r w:rsidR="00972A1E" w:rsidRPr="00236439">
        <w:t>the Committee had concerns with funding in the upcoming Provincial budget</w:t>
      </w:r>
      <w:r w:rsidRPr="00236439">
        <w:t xml:space="preserve"> and have recently been told that the budget will not be cut.  </w:t>
      </w:r>
      <w:r w:rsidR="00972A1E" w:rsidRPr="00236439">
        <w:t>They are h</w:t>
      </w:r>
      <w:r w:rsidRPr="00236439">
        <w:t xml:space="preserve">eavily involved in anti-bullying campaigns and other </w:t>
      </w:r>
      <w:r w:rsidR="00972A1E" w:rsidRPr="00236439">
        <w:t>programs</w:t>
      </w:r>
      <w:r w:rsidRPr="00236439">
        <w:t xml:space="preserve"> in the school</w:t>
      </w:r>
      <w:r w:rsidR="00972A1E" w:rsidRPr="00236439">
        <w:t>s</w:t>
      </w:r>
      <w:r w:rsidRPr="00236439">
        <w:t>.</w:t>
      </w:r>
    </w:p>
    <w:p w:rsidR="00BB27D4" w:rsidRDefault="00BB27D4" w:rsidP="00E55F39"/>
    <w:p w:rsidR="00C66549" w:rsidRDefault="00C66549" w:rsidP="00E55F39">
      <w:pPr>
        <w:rPr>
          <w:b/>
          <w:sz w:val="26"/>
          <w:szCs w:val="26"/>
        </w:rPr>
      </w:pPr>
    </w:p>
    <w:p w:rsidR="00C66549" w:rsidRDefault="00C66549" w:rsidP="00E55F39">
      <w:pPr>
        <w:rPr>
          <w:b/>
          <w:sz w:val="26"/>
          <w:szCs w:val="26"/>
        </w:rPr>
      </w:pPr>
    </w:p>
    <w:p w:rsidR="00C66549" w:rsidRDefault="00C66549" w:rsidP="00E55F39">
      <w:pPr>
        <w:rPr>
          <w:b/>
          <w:sz w:val="26"/>
          <w:szCs w:val="26"/>
        </w:rPr>
      </w:pPr>
      <w:r w:rsidRPr="00C66549">
        <w:rPr>
          <w:b/>
          <w:sz w:val="26"/>
          <w:szCs w:val="26"/>
        </w:rPr>
        <w:lastRenderedPageBreak/>
        <w:t>Wellness</w:t>
      </w:r>
      <w:r>
        <w:rPr>
          <w:b/>
          <w:sz w:val="26"/>
          <w:szCs w:val="26"/>
        </w:rPr>
        <w:t xml:space="preserve"> </w:t>
      </w:r>
    </w:p>
    <w:p w:rsidR="00C66549" w:rsidRPr="00236439" w:rsidRDefault="003172EA" w:rsidP="00E55F39">
      <w:proofErr w:type="spellStart"/>
      <w:r w:rsidRPr="00236439">
        <w:t>Councillor</w:t>
      </w:r>
      <w:proofErr w:type="spellEnd"/>
      <w:r w:rsidRPr="00236439">
        <w:t xml:space="preserve"> </w:t>
      </w:r>
      <w:proofErr w:type="spellStart"/>
      <w:r w:rsidRPr="00236439">
        <w:t>McBreairty</w:t>
      </w:r>
      <w:proofErr w:type="spellEnd"/>
      <w:r w:rsidRPr="00236439">
        <w:t xml:space="preserve"> stated that up to 15 members are on the Committee now.  Three initiatives </w:t>
      </w:r>
      <w:r w:rsidR="00972A1E" w:rsidRPr="00236439">
        <w:t xml:space="preserve">they </w:t>
      </w:r>
      <w:r w:rsidRPr="00236439">
        <w:t>are</w:t>
      </w:r>
      <w:r w:rsidR="00972A1E" w:rsidRPr="00236439">
        <w:t xml:space="preserve"> or will be working on are</w:t>
      </w:r>
      <w:r w:rsidRPr="00236439">
        <w:t>:</w:t>
      </w:r>
    </w:p>
    <w:p w:rsidR="003172EA" w:rsidRPr="00236439" w:rsidRDefault="003172EA" w:rsidP="003172EA">
      <w:pPr>
        <w:pStyle w:val="ListParagraph"/>
        <w:numPr>
          <w:ilvl w:val="0"/>
          <w:numId w:val="19"/>
        </w:numPr>
      </w:pPr>
      <w:r w:rsidRPr="00236439">
        <w:t>Health &amp; Wellness Expo at Gander Community Centre</w:t>
      </w:r>
    </w:p>
    <w:p w:rsidR="003172EA" w:rsidRPr="00236439" w:rsidRDefault="00972A1E" w:rsidP="003172EA">
      <w:pPr>
        <w:pStyle w:val="ListParagraph"/>
        <w:numPr>
          <w:ilvl w:val="0"/>
          <w:numId w:val="19"/>
        </w:numPr>
      </w:pPr>
      <w:r w:rsidRPr="00236439">
        <w:t>Preparing a c</w:t>
      </w:r>
      <w:r w:rsidR="003172EA" w:rsidRPr="00236439">
        <w:t>alendar</w:t>
      </w:r>
      <w:r w:rsidRPr="00236439">
        <w:t xml:space="preserve"> for which they are l</w:t>
      </w:r>
      <w:r w:rsidR="003172EA" w:rsidRPr="00236439">
        <w:t>ooking for funding</w:t>
      </w:r>
    </w:p>
    <w:p w:rsidR="003172EA" w:rsidRPr="00236439" w:rsidRDefault="003172EA" w:rsidP="003172EA">
      <w:pPr>
        <w:pStyle w:val="ListParagraph"/>
        <w:numPr>
          <w:ilvl w:val="0"/>
          <w:numId w:val="19"/>
        </w:numPr>
      </w:pPr>
      <w:r w:rsidRPr="00236439">
        <w:t>Walk to the Moon Program.  Encouraging people to get active and kicks off on April 30</w:t>
      </w:r>
      <w:r w:rsidRPr="00236439">
        <w:rPr>
          <w:vertAlign w:val="superscript"/>
        </w:rPr>
        <w:t>th</w:t>
      </w:r>
      <w:r w:rsidRPr="00236439">
        <w:t>.</w:t>
      </w:r>
    </w:p>
    <w:p w:rsidR="003172EA" w:rsidRDefault="003172EA" w:rsidP="003172EA">
      <w:pPr>
        <w:rPr>
          <w:i/>
        </w:rPr>
      </w:pPr>
    </w:p>
    <w:p w:rsidR="003172EA" w:rsidRDefault="003172EA" w:rsidP="003172EA">
      <w:pPr>
        <w:rPr>
          <w:b/>
          <w:sz w:val="26"/>
          <w:szCs w:val="26"/>
        </w:rPr>
      </w:pPr>
      <w:r w:rsidRPr="003172EA">
        <w:rPr>
          <w:b/>
          <w:sz w:val="26"/>
          <w:szCs w:val="26"/>
        </w:rPr>
        <w:t>S</w:t>
      </w:r>
      <w:r>
        <w:rPr>
          <w:b/>
          <w:sz w:val="26"/>
          <w:szCs w:val="26"/>
        </w:rPr>
        <w:t xml:space="preserve">tewardship </w:t>
      </w:r>
      <w:r w:rsidRPr="003172EA">
        <w:rPr>
          <w:b/>
          <w:sz w:val="26"/>
          <w:szCs w:val="26"/>
        </w:rPr>
        <w:t>A</w:t>
      </w:r>
      <w:r>
        <w:rPr>
          <w:b/>
          <w:sz w:val="26"/>
          <w:szCs w:val="26"/>
        </w:rPr>
        <w:t xml:space="preserve">ssociation of </w:t>
      </w:r>
      <w:r w:rsidRPr="003172EA">
        <w:rPr>
          <w:b/>
          <w:sz w:val="26"/>
          <w:szCs w:val="26"/>
        </w:rPr>
        <w:t>M</w:t>
      </w:r>
      <w:r>
        <w:rPr>
          <w:b/>
          <w:sz w:val="26"/>
          <w:szCs w:val="26"/>
        </w:rPr>
        <w:t>unicipalities</w:t>
      </w:r>
    </w:p>
    <w:p w:rsidR="00A55FF9" w:rsidRPr="00236439" w:rsidRDefault="00682029" w:rsidP="003172EA">
      <w:proofErr w:type="spellStart"/>
      <w:r w:rsidRPr="00236439">
        <w:t>Councillor</w:t>
      </w:r>
      <w:proofErr w:type="spellEnd"/>
      <w:r w:rsidRPr="00236439">
        <w:t xml:space="preserve"> </w:t>
      </w:r>
      <w:proofErr w:type="spellStart"/>
      <w:r w:rsidRPr="00236439">
        <w:t>McBreairty</w:t>
      </w:r>
      <w:proofErr w:type="spellEnd"/>
      <w:r w:rsidRPr="00236439">
        <w:t xml:space="preserve"> indicated there is a n</w:t>
      </w:r>
      <w:r w:rsidR="00A55FF9" w:rsidRPr="00236439">
        <w:t xml:space="preserve">ew scholarship of $1,000 coming out.  </w:t>
      </w:r>
      <w:r w:rsidRPr="00236439">
        <w:t>This program w</w:t>
      </w:r>
      <w:r w:rsidR="00A55FF9" w:rsidRPr="00236439">
        <w:t xml:space="preserve">ill be put on </w:t>
      </w:r>
      <w:r w:rsidRPr="00236439">
        <w:t xml:space="preserve">the Town of Gander’s </w:t>
      </w:r>
      <w:r w:rsidR="00A55FF9" w:rsidRPr="00236439">
        <w:t>Faceboo</w:t>
      </w:r>
      <w:r w:rsidRPr="00236439">
        <w:t>k page; we are one of 33 communities</w:t>
      </w:r>
      <w:r w:rsidR="00972A1E" w:rsidRPr="00236439">
        <w:t xml:space="preserve"> participating in SAM</w:t>
      </w:r>
      <w:r w:rsidRPr="00236439">
        <w:t>.</w:t>
      </w:r>
    </w:p>
    <w:p w:rsidR="00682029" w:rsidRDefault="00682029" w:rsidP="003172EA">
      <w:pPr>
        <w:rPr>
          <w:i/>
        </w:rPr>
      </w:pPr>
    </w:p>
    <w:p w:rsidR="00682029" w:rsidRPr="000F2744" w:rsidRDefault="00682029" w:rsidP="003172EA">
      <w:pPr>
        <w:rPr>
          <w:b/>
          <w:sz w:val="26"/>
          <w:szCs w:val="26"/>
        </w:rPr>
      </w:pPr>
      <w:r w:rsidRPr="009E3FE5">
        <w:rPr>
          <w:b/>
          <w:sz w:val="26"/>
          <w:szCs w:val="26"/>
        </w:rPr>
        <w:t>MNL Environmental Committee</w:t>
      </w:r>
      <w:r w:rsidR="009E3FE5">
        <w:rPr>
          <w:b/>
          <w:sz w:val="26"/>
          <w:szCs w:val="26"/>
        </w:rPr>
        <w:t xml:space="preserve"> </w:t>
      </w:r>
    </w:p>
    <w:p w:rsidR="00682029" w:rsidRPr="00236439" w:rsidRDefault="000F2744" w:rsidP="003172EA">
      <w:proofErr w:type="spellStart"/>
      <w:r w:rsidRPr="00236439">
        <w:t>Councillor</w:t>
      </w:r>
      <w:proofErr w:type="spellEnd"/>
      <w:r w:rsidRPr="00236439">
        <w:t xml:space="preserve"> </w:t>
      </w:r>
      <w:proofErr w:type="spellStart"/>
      <w:r w:rsidRPr="00236439">
        <w:t>McBrearity</w:t>
      </w:r>
      <w:proofErr w:type="spellEnd"/>
      <w:r w:rsidRPr="00236439">
        <w:t xml:space="preserve"> sits </w:t>
      </w:r>
      <w:r w:rsidR="00972A1E" w:rsidRPr="00236439">
        <w:t>on this Committee</w:t>
      </w:r>
      <w:r w:rsidRPr="00236439">
        <w:t xml:space="preserve"> as a </w:t>
      </w:r>
      <w:proofErr w:type="spellStart"/>
      <w:r w:rsidRPr="00236439">
        <w:t>Councillor</w:t>
      </w:r>
      <w:proofErr w:type="spellEnd"/>
      <w:r w:rsidRPr="00236439">
        <w:t xml:space="preserve"> and </w:t>
      </w:r>
      <w:r w:rsidR="00972A1E" w:rsidRPr="00236439">
        <w:t>they are</w:t>
      </w:r>
      <w:r w:rsidRPr="00236439">
        <w:t xml:space="preserve"> looking at net metering with will allow </w:t>
      </w:r>
      <w:r w:rsidR="00972A1E" w:rsidRPr="00236439">
        <w:t>municipalities</w:t>
      </w:r>
      <w:r w:rsidRPr="00236439">
        <w:t xml:space="preserve"> to sell energy</w:t>
      </w:r>
      <w:r w:rsidR="00972A1E" w:rsidRPr="00236439">
        <w:t xml:space="preserve"> back into the grid</w:t>
      </w:r>
      <w:r w:rsidRPr="00236439">
        <w:t>.</w:t>
      </w:r>
    </w:p>
    <w:p w:rsidR="00EE51FE" w:rsidRDefault="00EE51FE" w:rsidP="003172EA">
      <w:pPr>
        <w:rPr>
          <w:i/>
        </w:rPr>
      </w:pPr>
    </w:p>
    <w:p w:rsidR="00EE51FE" w:rsidRPr="00EE51FE" w:rsidRDefault="00EE51FE" w:rsidP="003172EA">
      <w:pPr>
        <w:rPr>
          <w:b/>
          <w:sz w:val="26"/>
          <w:szCs w:val="26"/>
        </w:rPr>
      </w:pPr>
      <w:r w:rsidRPr="00EE51FE">
        <w:rPr>
          <w:b/>
          <w:sz w:val="26"/>
          <w:szCs w:val="26"/>
        </w:rPr>
        <w:t>COUNCILLOR ANSTEY</w:t>
      </w:r>
    </w:p>
    <w:p w:rsidR="00EE51FE" w:rsidRPr="00700436" w:rsidRDefault="00700436" w:rsidP="003172EA">
      <w:pPr>
        <w:rPr>
          <w:b/>
          <w:sz w:val="26"/>
          <w:szCs w:val="26"/>
        </w:rPr>
      </w:pPr>
      <w:r>
        <w:rPr>
          <w:b/>
          <w:sz w:val="26"/>
          <w:szCs w:val="26"/>
        </w:rPr>
        <w:t>Community Advisory Board</w:t>
      </w:r>
    </w:p>
    <w:p w:rsidR="00EE51FE" w:rsidRPr="00236439" w:rsidRDefault="00EE51FE" w:rsidP="003172EA">
      <w:r w:rsidRPr="00236439">
        <w:t>The Homeless Association met in St. John’s and he attended the two day conference</w:t>
      </w:r>
      <w:r w:rsidR="00972A1E" w:rsidRPr="00236439">
        <w:t xml:space="preserve"> there</w:t>
      </w:r>
      <w:r w:rsidRPr="00236439">
        <w:t>.  It covered a variety of issues including tax reduction</w:t>
      </w:r>
      <w:r w:rsidR="002D2BEA" w:rsidRPr="00236439">
        <w:t xml:space="preserve"> and land price reduction.  He feels </w:t>
      </w:r>
      <w:r w:rsidR="00500CC1" w:rsidRPr="00236439">
        <w:t>we</w:t>
      </w:r>
      <w:r w:rsidR="002D2BEA" w:rsidRPr="00236439">
        <w:t xml:space="preserve"> need a Housing Support Worker</w:t>
      </w:r>
      <w:r w:rsidR="00700436" w:rsidRPr="00236439">
        <w:t xml:space="preserve"> which most large Towns have but Gander doesn’t.  </w:t>
      </w:r>
      <w:r w:rsidR="00500CC1" w:rsidRPr="00236439">
        <w:t>Gander</w:t>
      </w:r>
      <w:r w:rsidR="00700436" w:rsidRPr="00236439">
        <w:t xml:space="preserve"> should lobby the Province to get this support</w:t>
      </w:r>
      <w:r w:rsidR="00F24251" w:rsidRPr="00236439">
        <w:t xml:space="preserve"> established in our community</w:t>
      </w:r>
      <w:r w:rsidR="00700436" w:rsidRPr="00236439">
        <w:t>.</w:t>
      </w:r>
    </w:p>
    <w:p w:rsidR="00700436" w:rsidRDefault="00700436" w:rsidP="003172EA">
      <w:pPr>
        <w:rPr>
          <w:i/>
        </w:rPr>
      </w:pPr>
    </w:p>
    <w:p w:rsidR="00700436" w:rsidRPr="00700436" w:rsidRDefault="00700436" w:rsidP="003172EA">
      <w:pPr>
        <w:rPr>
          <w:b/>
          <w:sz w:val="26"/>
          <w:szCs w:val="26"/>
        </w:rPr>
      </w:pPr>
      <w:r w:rsidRPr="00700436">
        <w:rPr>
          <w:b/>
          <w:sz w:val="26"/>
          <w:szCs w:val="26"/>
        </w:rPr>
        <w:t>COUNCILLOR LORENZEN</w:t>
      </w:r>
    </w:p>
    <w:p w:rsidR="00700436" w:rsidRPr="00700436" w:rsidRDefault="00700436" w:rsidP="003172EA">
      <w:pPr>
        <w:rPr>
          <w:b/>
          <w:sz w:val="26"/>
          <w:szCs w:val="26"/>
        </w:rPr>
      </w:pPr>
      <w:r>
        <w:rPr>
          <w:b/>
          <w:sz w:val="26"/>
          <w:szCs w:val="26"/>
        </w:rPr>
        <w:t>Heritage Committee</w:t>
      </w:r>
    </w:p>
    <w:p w:rsidR="00700436" w:rsidRPr="00236439" w:rsidRDefault="00700436" w:rsidP="003172EA">
      <w:proofErr w:type="spellStart"/>
      <w:r w:rsidRPr="00236439">
        <w:t>Councillor</w:t>
      </w:r>
      <w:proofErr w:type="spellEnd"/>
      <w:r w:rsidRPr="00236439">
        <w:t xml:space="preserve"> Lorenzen stated he sent emails to about 15 people who have an interest in </w:t>
      </w:r>
      <w:r w:rsidR="00500CC1" w:rsidRPr="00236439">
        <w:t xml:space="preserve">the </w:t>
      </w:r>
      <w:r w:rsidRPr="00236439">
        <w:t>history of the Town.  A meeting will be held in late April.</w:t>
      </w:r>
    </w:p>
    <w:p w:rsidR="00700436" w:rsidRDefault="00700436" w:rsidP="003172EA">
      <w:pPr>
        <w:rPr>
          <w:i/>
        </w:rPr>
      </w:pPr>
    </w:p>
    <w:p w:rsidR="00700436" w:rsidRPr="00700436" w:rsidRDefault="00700436" w:rsidP="003172EA">
      <w:pPr>
        <w:rPr>
          <w:b/>
          <w:sz w:val="26"/>
          <w:szCs w:val="26"/>
        </w:rPr>
      </w:pPr>
      <w:r>
        <w:rPr>
          <w:b/>
          <w:sz w:val="26"/>
          <w:szCs w:val="26"/>
        </w:rPr>
        <w:t>Wastewater Steering Committee</w:t>
      </w:r>
    </w:p>
    <w:p w:rsidR="00700436" w:rsidRPr="00236439" w:rsidRDefault="00700436" w:rsidP="003172EA">
      <w:r w:rsidRPr="00236439">
        <w:t>A RFQ</w:t>
      </w:r>
      <w:r w:rsidR="008C0FB9" w:rsidRPr="00236439">
        <w:t xml:space="preserve"> process is complete and </w:t>
      </w:r>
      <w:r w:rsidR="00F24251" w:rsidRPr="00236439">
        <w:t xml:space="preserve">the </w:t>
      </w:r>
      <w:r w:rsidR="008C0FB9" w:rsidRPr="00236439">
        <w:t xml:space="preserve">results are being reviewed.  </w:t>
      </w:r>
      <w:r w:rsidR="00F24251" w:rsidRPr="00236439">
        <w:t xml:space="preserve">The results </w:t>
      </w:r>
      <w:r w:rsidR="008C0FB9" w:rsidRPr="00236439">
        <w:t xml:space="preserve">will be </w:t>
      </w:r>
      <w:r w:rsidR="00F24251" w:rsidRPr="00236439">
        <w:t>reviewed</w:t>
      </w:r>
      <w:r w:rsidR="008C0FB9" w:rsidRPr="00236439">
        <w:t xml:space="preserve"> on April 22</w:t>
      </w:r>
      <w:r w:rsidR="008C0FB9" w:rsidRPr="00236439">
        <w:rPr>
          <w:vertAlign w:val="superscript"/>
        </w:rPr>
        <w:t>nd</w:t>
      </w:r>
      <w:r w:rsidR="008C0FB9" w:rsidRPr="00236439">
        <w:t>.  After that a meeting will be held with all of Council</w:t>
      </w:r>
      <w:r w:rsidR="00F24251" w:rsidRPr="00236439">
        <w:t xml:space="preserve"> to discuss the RFQ</w:t>
      </w:r>
      <w:r w:rsidR="008C0FB9" w:rsidRPr="00236439">
        <w:t>.</w:t>
      </w:r>
    </w:p>
    <w:p w:rsidR="008C0FB9" w:rsidRDefault="008C0FB9" w:rsidP="003172EA">
      <w:pPr>
        <w:rPr>
          <w:i/>
        </w:rPr>
      </w:pPr>
    </w:p>
    <w:p w:rsidR="008C0FB9" w:rsidRPr="008C0FB9" w:rsidRDefault="008C0FB9" w:rsidP="003172EA">
      <w:pPr>
        <w:rPr>
          <w:b/>
          <w:i/>
          <w:sz w:val="26"/>
          <w:szCs w:val="26"/>
        </w:rPr>
      </w:pPr>
      <w:r w:rsidRPr="008C0FB9">
        <w:rPr>
          <w:b/>
          <w:i/>
          <w:sz w:val="26"/>
          <w:szCs w:val="26"/>
        </w:rPr>
        <w:t>MNL Regional Workshop</w:t>
      </w:r>
    </w:p>
    <w:p w:rsidR="008C0FB9" w:rsidRPr="00236439" w:rsidRDefault="00AE5C50" w:rsidP="003172EA">
      <w:proofErr w:type="spellStart"/>
      <w:r w:rsidRPr="00236439">
        <w:t>Councillor</w:t>
      </w:r>
      <w:proofErr w:type="spellEnd"/>
      <w:r w:rsidRPr="00236439">
        <w:t xml:space="preserve"> Lorenzen attended a MNL Workshop several weekends ago and </w:t>
      </w:r>
      <w:r w:rsidR="00F24251" w:rsidRPr="00236439">
        <w:t xml:space="preserve">a </w:t>
      </w:r>
      <w:r w:rsidRPr="00236439">
        <w:t xml:space="preserve">discussion </w:t>
      </w:r>
      <w:r w:rsidR="00F24251" w:rsidRPr="00236439">
        <w:t xml:space="preserve">was held </w:t>
      </w:r>
      <w:r w:rsidRPr="00236439">
        <w:t>on</w:t>
      </w:r>
      <w:r w:rsidR="00F24251" w:rsidRPr="00236439">
        <w:t xml:space="preserve"> the branding</w:t>
      </w:r>
      <w:r w:rsidRPr="00236439">
        <w:t xml:space="preserve"> of </w:t>
      </w:r>
      <w:r w:rsidR="00F24251" w:rsidRPr="00236439">
        <w:t>t</w:t>
      </w:r>
      <w:r w:rsidRPr="00236439">
        <w:t>owns and he feels we should look at it.  A presentation was given on Wastewater Treatment and discussions on climate change and its impact on municipalities.</w:t>
      </w:r>
    </w:p>
    <w:p w:rsidR="00AE5C50" w:rsidRDefault="00AE5C50" w:rsidP="003172EA">
      <w:pPr>
        <w:rPr>
          <w:i/>
        </w:rPr>
      </w:pPr>
    </w:p>
    <w:p w:rsidR="00AE5C50" w:rsidRPr="00773B85" w:rsidRDefault="00060E3C" w:rsidP="003172EA">
      <w:pPr>
        <w:rPr>
          <w:b/>
          <w:sz w:val="26"/>
          <w:szCs w:val="26"/>
        </w:rPr>
      </w:pPr>
      <w:r w:rsidRPr="00773B85">
        <w:rPr>
          <w:b/>
          <w:sz w:val="26"/>
          <w:szCs w:val="26"/>
        </w:rPr>
        <w:t>COUNCILLOR DOVE</w:t>
      </w:r>
    </w:p>
    <w:p w:rsidR="00060E3C" w:rsidRPr="00236439" w:rsidRDefault="00060E3C" w:rsidP="003172EA">
      <w:pPr>
        <w:rPr>
          <w:b/>
          <w:sz w:val="26"/>
          <w:szCs w:val="26"/>
        </w:rPr>
      </w:pPr>
      <w:r w:rsidRPr="00773B85">
        <w:rPr>
          <w:b/>
          <w:sz w:val="26"/>
          <w:szCs w:val="26"/>
        </w:rPr>
        <w:t>Heritage Memorial Park</w:t>
      </w:r>
    </w:p>
    <w:p w:rsidR="00421D5A" w:rsidRPr="00236439" w:rsidRDefault="00DD0DD4" w:rsidP="003172EA">
      <w:r w:rsidRPr="00236439">
        <w:t>This C</w:t>
      </w:r>
      <w:r w:rsidR="004302AC" w:rsidRPr="00236439">
        <w:t>ommittee has not been very active over the winter but they are commencing the planning for the completion of the park.</w:t>
      </w:r>
      <w:r w:rsidR="00164A5F" w:rsidRPr="00236439">
        <w:t xml:space="preserve"> </w:t>
      </w:r>
    </w:p>
    <w:p w:rsidR="00060E3C" w:rsidRPr="00236439" w:rsidRDefault="00164A5F" w:rsidP="003172EA">
      <w:r w:rsidRPr="00236439">
        <w:lastRenderedPageBreak/>
        <w:t xml:space="preserve">The two main statues are expected in early July and </w:t>
      </w:r>
      <w:r w:rsidR="004302AC" w:rsidRPr="00236439">
        <w:t xml:space="preserve">they </w:t>
      </w:r>
      <w:r w:rsidRPr="00236439">
        <w:t xml:space="preserve">are hoping to get two Hong </w:t>
      </w:r>
      <w:r w:rsidR="00871E4A" w:rsidRPr="00236439">
        <w:t xml:space="preserve">Kong veterans </w:t>
      </w:r>
      <w:r w:rsidR="004302AC" w:rsidRPr="00236439">
        <w:t>to attend</w:t>
      </w:r>
      <w:r w:rsidR="00871E4A" w:rsidRPr="00236439">
        <w:t xml:space="preserve"> the dedication.  There will be </w:t>
      </w:r>
      <w:r w:rsidR="004302AC" w:rsidRPr="00236439">
        <w:t xml:space="preserve">also </w:t>
      </w:r>
      <w:proofErr w:type="gramStart"/>
      <w:r w:rsidR="004302AC" w:rsidRPr="00236439">
        <w:t>be</w:t>
      </w:r>
      <w:proofErr w:type="gramEnd"/>
      <w:r w:rsidR="004302AC" w:rsidRPr="00236439">
        <w:t xml:space="preserve"> </w:t>
      </w:r>
      <w:r w:rsidR="00871E4A" w:rsidRPr="00236439">
        <w:t>lighting at the Park</w:t>
      </w:r>
      <w:r w:rsidR="004302AC" w:rsidRPr="00236439">
        <w:t xml:space="preserve"> that has to be installed</w:t>
      </w:r>
      <w:r w:rsidR="00871E4A" w:rsidRPr="00236439">
        <w:t>.</w:t>
      </w:r>
    </w:p>
    <w:p w:rsidR="00DD0DD4" w:rsidRDefault="00DD0DD4" w:rsidP="003172EA">
      <w:pPr>
        <w:rPr>
          <w:i/>
        </w:rPr>
      </w:pPr>
    </w:p>
    <w:p w:rsidR="00871E4A" w:rsidRPr="00871E4A" w:rsidRDefault="00871E4A" w:rsidP="003172EA">
      <w:pPr>
        <w:rPr>
          <w:b/>
          <w:sz w:val="26"/>
          <w:szCs w:val="26"/>
        </w:rPr>
      </w:pPr>
      <w:r w:rsidRPr="00871E4A">
        <w:rPr>
          <w:b/>
          <w:sz w:val="26"/>
          <w:szCs w:val="26"/>
        </w:rPr>
        <w:t>Aviation Museum</w:t>
      </w:r>
    </w:p>
    <w:p w:rsidR="00871E4A" w:rsidRPr="00236439" w:rsidRDefault="001903CC" w:rsidP="003172EA">
      <w:r w:rsidRPr="00236439">
        <w:t xml:space="preserve">There was recognition around the award that they received from the 1999’s and are </w:t>
      </w:r>
      <w:r w:rsidR="004302AC" w:rsidRPr="00236439">
        <w:t xml:space="preserve">beginning </w:t>
      </w:r>
      <w:r w:rsidRPr="00236439">
        <w:t>planning for</w:t>
      </w:r>
      <w:r w:rsidR="004302AC" w:rsidRPr="00236439">
        <w:t xml:space="preserve"> a</w:t>
      </w:r>
      <w:r w:rsidRPr="00236439">
        <w:t xml:space="preserve"> “Ferry Command H</w:t>
      </w:r>
      <w:r w:rsidR="004302AC" w:rsidRPr="00236439">
        <w:t>a</w:t>
      </w:r>
      <w:r w:rsidRPr="00236439">
        <w:t>ll”.</w:t>
      </w:r>
    </w:p>
    <w:p w:rsidR="001903CC" w:rsidRDefault="001903CC" w:rsidP="003172EA">
      <w:pPr>
        <w:rPr>
          <w:i/>
        </w:rPr>
      </w:pPr>
    </w:p>
    <w:p w:rsidR="001903CC" w:rsidRPr="00C61F14" w:rsidRDefault="001903CC" w:rsidP="003172EA">
      <w:pPr>
        <w:rPr>
          <w:b/>
          <w:sz w:val="26"/>
          <w:szCs w:val="26"/>
        </w:rPr>
      </w:pPr>
      <w:r w:rsidRPr="00C61F14">
        <w:rPr>
          <w:b/>
          <w:sz w:val="26"/>
          <w:szCs w:val="26"/>
        </w:rPr>
        <w:t>Deputy Mayor Abbott</w:t>
      </w:r>
    </w:p>
    <w:p w:rsidR="001903CC" w:rsidRPr="00687E41" w:rsidRDefault="001903CC" w:rsidP="003172EA">
      <w:pPr>
        <w:rPr>
          <w:b/>
          <w:sz w:val="26"/>
          <w:szCs w:val="26"/>
        </w:rPr>
      </w:pPr>
      <w:r w:rsidRPr="00C61F14">
        <w:rPr>
          <w:b/>
          <w:sz w:val="26"/>
          <w:szCs w:val="26"/>
        </w:rPr>
        <w:t>Community Garden</w:t>
      </w:r>
    </w:p>
    <w:p w:rsidR="001903CC" w:rsidRPr="00236439" w:rsidRDefault="004302AC" w:rsidP="003172EA">
      <w:r w:rsidRPr="00236439">
        <w:t>T</w:t>
      </w:r>
      <w:r w:rsidR="001903CC" w:rsidRPr="00236439">
        <w:t xml:space="preserve">he process </w:t>
      </w:r>
      <w:r w:rsidRPr="00236439">
        <w:t>is</w:t>
      </w:r>
      <w:r w:rsidR="001903CC" w:rsidRPr="00236439">
        <w:t xml:space="preserve"> moving along and </w:t>
      </w:r>
      <w:r w:rsidRPr="00236439">
        <w:t xml:space="preserve">as </w:t>
      </w:r>
      <w:r w:rsidR="001903CC" w:rsidRPr="00236439">
        <w:t xml:space="preserve">it is the first year </w:t>
      </w:r>
      <w:r w:rsidRPr="00236439">
        <w:t xml:space="preserve">the goal </w:t>
      </w:r>
      <w:r w:rsidR="001903CC" w:rsidRPr="00236439">
        <w:t>is to get it up and running.</w:t>
      </w:r>
    </w:p>
    <w:p w:rsidR="001903CC" w:rsidRDefault="001903CC" w:rsidP="003172EA">
      <w:pPr>
        <w:rPr>
          <w:i/>
        </w:rPr>
      </w:pPr>
    </w:p>
    <w:p w:rsidR="001903CC" w:rsidRPr="00C61F14" w:rsidRDefault="001903CC" w:rsidP="003172EA">
      <w:pPr>
        <w:rPr>
          <w:b/>
          <w:sz w:val="26"/>
          <w:szCs w:val="26"/>
        </w:rPr>
      </w:pPr>
      <w:r w:rsidRPr="00C61F14">
        <w:rPr>
          <w:b/>
          <w:sz w:val="26"/>
          <w:szCs w:val="26"/>
        </w:rPr>
        <w:t>Chamber of Commerce</w:t>
      </w:r>
    </w:p>
    <w:p w:rsidR="001903CC" w:rsidRPr="00236439" w:rsidRDefault="00931FDD" w:rsidP="003172EA">
      <w:r w:rsidRPr="00236439">
        <w:t>He is the Town representative on the Chamber of Commerce and is happy with the relationship between the two.</w:t>
      </w:r>
    </w:p>
    <w:p w:rsidR="00931FDD" w:rsidRDefault="00931FDD" w:rsidP="003172EA">
      <w:pPr>
        <w:rPr>
          <w:i/>
        </w:rPr>
      </w:pPr>
    </w:p>
    <w:p w:rsidR="00931FDD" w:rsidRPr="00931FDD" w:rsidRDefault="00931FDD" w:rsidP="003172EA">
      <w:pPr>
        <w:rPr>
          <w:b/>
          <w:sz w:val="26"/>
          <w:szCs w:val="26"/>
        </w:rPr>
      </w:pPr>
      <w:r w:rsidRPr="00931FDD">
        <w:rPr>
          <w:b/>
          <w:sz w:val="26"/>
          <w:szCs w:val="26"/>
        </w:rPr>
        <w:t>Skyways</w:t>
      </w:r>
    </w:p>
    <w:p w:rsidR="00931FDD" w:rsidRPr="00236439" w:rsidRDefault="00931FDD" w:rsidP="003172EA">
      <w:r w:rsidRPr="00236439">
        <w:t>Deputy Mayor Abbott did an interview on Skyways about the Town’s new Strategic Plan to air later this month.</w:t>
      </w:r>
    </w:p>
    <w:p w:rsidR="00A01952" w:rsidRDefault="003A3520"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Default="00142A6D" w:rsidP="00142A6D">
      <w:pPr>
        <w:ind w:firstLine="720"/>
      </w:pPr>
      <w:r>
        <w:t>None.</w:t>
      </w:r>
    </w:p>
    <w:p w:rsidR="007545A5" w:rsidRDefault="00BC7929" w:rsidP="005424D4">
      <w:pPr>
        <w:pStyle w:val="Heading1"/>
      </w:pPr>
      <w:r>
        <w:t>8.</w:t>
      </w:r>
      <w:r>
        <w:tab/>
        <w:t>NEW BUSINESS</w:t>
      </w:r>
    </w:p>
    <w:p w:rsidR="00EE3FDF" w:rsidRPr="00EE3FDF" w:rsidRDefault="00EE3FDF" w:rsidP="00EE3FDF">
      <w:pPr>
        <w:pStyle w:val="Heading3"/>
      </w:pPr>
      <w:r>
        <w:t>Call for Proposals – Recreation Master Plan</w:t>
      </w:r>
    </w:p>
    <w:p w:rsidR="00EE3FDF" w:rsidRDefault="00EE3FDF" w:rsidP="00EE3FDF">
      <w:pPr>
        <w:spacing w:after="100" w:afterAutospacing="1"/>
      </w:pPr>
      <w:r>
        <w:t>The Town of Gander issued a Call for Proposals for the development of a Recreation Master Plan and two proposals were received.  This plan will provide the Town with a 10 year strategy for maintaining and developing recreational infrastructure and programs.</w:t>
      </w:r>
    </w:p>
    <w:p w:rsidR="00EE3FDF" w:rsidRPr="00EE3FDF" w:rsidRDefault="00EE3FDF" w:rsidP="00EE3FDF">
      <w:pPr>
        <w:rPr>
          <w:b/>
          <w:sz w:val="26"/>
          <w:szCs w:val="26"/>
        </w:rPr>
      </w:pPr>
      <w:r w:rsidRPr="00EE3FDF">
        <w:rPr>
          <w:b/>
          <w:sz w:val="26"/>
          <w:szCs w:val="26"/>
        </w:rPr>
        <w:t>Motion #15-082</w:t>
      </w:r>
    </w:p>
    <w:p w:rsidR="00EE3FDF" w:rsidRPr="00EE3FDF" w:rsidRDefault="00EE3FDF" w:rsidP="00EE3FDF">
      <w:pPr>
        <w:rPr>
          <w:b/>
          <w:sz w:val="26"/>
          <w:szCs w:val="26"/>
        </w:rPr>
      </w:pPr>
      <w:r w:rsidRPr="00EE3FDF">
        <w:rPr>
          <w:b/>
          <w:sz w:val="26"/>
          <w:szCs w:val="26"/>
        </w:rPr>
        <w:t>Call for Proposals – Recreation Master Plan</w:t>
      </w:r>
    </w:p>
    <w:p w:rsidR="00EE3FDF" w:rsidRPr="00EE3FDF" w:rsidRDefault="00EE3FDF" w:rsidP="00EE3FDF">
      <w:pPr>
        <w:rPr>
          <w:b/>
          <w:sz w:val="26"/>
          <w:szCs w:val="26"/>
        </w:rPr>
      </w:pPr>
    </w:p>
    <w:p w:rsidR="00EE3FDF" w:rsidRDefault="00EE3FDF" w:rsidP="00EE3FDF">
      <w:pPr>
        <w:spacing w:after="100" w:afterAutospacing="1"/>
      </w:pPr>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Anstey that the Town award the contract for development of a Recreation Master Plan be awarded to Tract Consulting.</w:t>
      </w:r>
    </w:p>
    <w:p w:rsidR="00EE3FDF" w:rsidRDefault="00EE3FDF" w:rsidP="00EE3FDF">
      <w:pPr>
        <w:spacing w:after="100" w:afterAutospacing="1"/>
      </w:pPr>
      <w:r>
        <w:tab/>
      </w:r>
      <w:r>
        <w:tab/>
        <w:t xml:space="preserve">In </w:t>
      </w:r>
      <w:proofErr w:type="spellStart"/>
      <w:r>
        <w:t>Favour</w:t>
      </w:r>
      <w:proofErr w:type="spellEnd"/>
      <w:r>
        <w:t>:</w:t>
      </w:r>
      <w:r>
        <w:tab/>
        <w:t>5</w:t>
      </w:r>
      <w:r>
        <w:tab/>
        <w:t>Opposing:</w:t>
      </w:r>
      <w:r>
        <w:tab/>
        <w:t>0</w:t>
      </w:r>
    </w:p>
    <w:p w:rsidR="00EE3FDF" w:rsidRPr="00825F05" w:rsidRDefault="00EE3FDF" w:rsidP="00EE3FDF">
      <w:pPr>
        <w:spacing w:after="100" w:afterAutospacing="1"/>
      </w:pPr>
      <w:r w:rsidRPr="00EE3FDF">
        <w:rPr>
          <w:b/>
        </w:rPr>
        <w:lastRenderedPageBreak/>
        <w:t>Decision:</w:t>
      </w:r>
      <w:r>
        <w:tab/>
        <w:t>Motion carried.</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0447F1">
        <w:rPr>
          <w:b/>
          <w:sz w:val="26"/>
          <w:szCs w:val="26"/>
        </w:rPr>
        <w:t>0</w:t>
      </w:r>
      <w:r w:rsidR="00CC5076">
        <w:rPr>
          <w:b/>
          <w:sz w:val="26"/>
          <w:szCs w:val="26"/>
        </w:rPr>
        <w:t>83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bookmarkStart w:id="0" w:name="_GoBack"/>
      <w:bookmarkEnd w:id="0"/>
    </w:p>
    <w:p w:rsidR="00B0215E" w:rsidRDefault="00B0215E" w:rsidP="00B0215E">
      <w:r>
        <w:t xml:space="preserve">There being no further business, it was moved by </w:t>
      </w:r>
      <w:proofErr w:type="spellStart"/>
      <w:r w:rsidR="00CC5076">
        <w:t>Councillor</w:t>
      </w:r>
      <w:proofErr w:type="spellEnd"/>
      <w:r w:rsidR="00CC5076">
        <w:t xml:space="preserve"> </w:t>
      </w:r>
      <w:proofErr w:type="spellStart"/>
      <w:r w:rsidR="00CC5076">
        <w:t>McBreairty</w:t>
      </w:r>
      <w:proofErr w:type="spellEnd"/>
      <w:r w:rsidR="00630649">
        <w:t xml:space="preserve"> </w:t>
      </w:r>
      <w:r>
        <w:t xml:space="preserve">and seconded </w:t>
      </w:r>
      <w:r w:rsidR="003E4CC8">
        <w:t xml:space="preserve">by </w:t>
      </w:r>
      <w:proofErr w:type="spellStart"/>
      <w:r w:rsidR="00630649">
        <w:t>Councillor</w:t>
      </w:r>
      <w:proofErr w:type="spellEnd"/>
      <w:r w:rsidR="00630649">
        <w:t xml:space="preserve"> </w:t>
      </w:r>
      <w:r w:rsidR="00CC5076">
        <w:t>Dove</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CC5076">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630649" w:rsidRDefault="00630649"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096204">
        <w:t>45</w:t>
      </w:r>
      <w:r w:rsidR="00FC4E11">
        <w:t>pm</w:t>
      </w:r>
      <w:r w:rsidR="00C613CD">
        <w:t>.</w:t>
      </w:r>
    </w:p>
    <w:p w:rsidR="00FF40F4" w:rsidRDefault="00FF40F4" w:rsidP="007E0D19"/>
    <w:p w:rsidR="0036586B" w:rsidRDefault="0036586B" w:rsidP="007E0D19"/>
    <w:p w:rsidR="00FC700D" w:rsidRDefault="002D37B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CC5076" w:rsidP="00FC700D">
      <w:pPr>
        <w:rPr>
          <w:b/>
        </w:rPr>
      </w:pPr>
      <w:r>
        <w:rPr>
          <w:b/>
        </w:rPr>
        <w:t>C. Abbott</w:t>
      </w:r>
      <w:r w:rsidR="001C16A5">
        <w:rPr>
          <w:b/>
        </w:rPr>
        <w:t>,</w:t>
      </w:r>
      <w:r w:rsidR="00CE2F98">
        <w:rPr>
          <w:b/>
        </w:rPr>
        <w:t xml:space="preserve"> </w:t>
      </w:r>
      <w:r>
        <w:rPr>
          <w:b/>
        </w:rPr>
        <w:t xml:space="preserve">Deputy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CC5076" w:rsidP="00FC700D">
      <w:pPr>
        <w:rPr>
          <w:b/>
        </w:rPr>
      </w:pPr>
      <w:r>
        <w:rPr>
          <w:b/>
        </w:rPr>
        <w:t xml:space="preserve">G. Brown, Town Clerk </w:t>
      </w:r>
    </w:p>
    <w:sectPr w:rsidR="007F2224" w:rsidRPr="00FC700D" w:rsidSect="006B03EA">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7BC" w:rsidRDefault="002D37BC" w:rsidP="007E0D19">
      <w:r>
        <w:separator/>
      </w:r>
    </w:p>
  </w:endnote>
  <w:endnote w:type="continuationSeparator" w:id="0">
    <w:p w:rsidR="002D37BC" w:rsidRDefault="002D37B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7BC" w:rsidRDefault="002D37BC" w:rsidP="007E0D19">
      <w:r>
        <w:separator/>
      </w:r>
    </w:p>
  </w:footnote>
  <w:footnote w:type="continuationSeparator" w:id="0">
    <w:p w:rsidR="002D37BC" w:rsidRDefault="002D37B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1E" w:rsidRPr="007E0D19" w:rsidRDefault="00972A1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April 8,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B40EA9">
          <w:rPr>
            <w:b/>
            <w:i/>
            <w:noProof/>
            <w:color w:val="7F7F7F" w:themeColor="text1" w:themeTint="80"/>
          </w:rPr>
          <w:t>23</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B40EA9">
          <w:rPr>
            <w:b/>
            <w:i/>
            <w:noProof/>
            <w:color w:val="7F7F7F" w:themeColor="text1" w:themeTint="80"/>
          </w:rPr>
          <w:t>23</w:t>
        </w:r>
        <w:r w:rsidRPr="007E0D19">
          <w:rPr>
            <w:b/>
            <w:i/>
            <w:color w:val="7F7F7F" w:themeColor="text1" w:themeTint="80"/>
          </w:rPr>
          <w:fldChar w:fldCharType="end"/>
        </w:r>
      </w:sdtContent>
    </w:sdt>
  </w:p>
  <w:p w:rsidR="00972A1E" w:rsidRPr="00C22809" w:rsidRDefault="00972A1E">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1E" w:rsidRPr="00C20CB1" w:rsidRDefault="00972A1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72A1E" w:rsidRPr="001169EB" w:rsidRDefault="00972A1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72A1E" w:rsidRPr="001169EB" w:rsidRDefault="00972A1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8, 2015 @ 4:30 p</w:t>
    </w:r>
    <w:r w:rsidRPr="001169EB">
      <w:rPr>
        <w:rFonts w:cs="Arial"/>
        <w:b/>
        <w:sz w:val="28"/>
        <w:szCs w:val="28"/>
      </w:rPr>
      <w:t>m</w:t>
    </w:r>
  </w:p>
  <w:p w:rsidR="00972A1E" w:rsidRDefault="00972A1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2">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8"/>
  </w:num>
  <w:num w:numId="4">
    <w:abstractNumId w:val="3"/>
  </w:num>
  <w:num w:numId="5">
    <w:abstractNumId w:val="14"/>
  </w:num>
  <w:num w:numId="6">
    <w:abstractNumId w:val="5"/>
  </w:num>
  <w:num w:numId="7">
    <w:abstractNumId w:val="4"/>
  </w:num>
  <w:num w:numId="8">
    <w:abstractNumId w:val="1"/>
  </w:num>
  <w:num w:numId="9">
    <w:abstractNumId w:val="0"/>
  </w:num>
  <w:num w:numId="10">
    <w:abstractNumId w:val="11"/>
  </w:num>
  <w:num w:numId="11">
    <w:abstractNumId w:val="12"/>
  </w:num>
  <w:num w:numId="12">
    <w:abstractNumId w:val="17"/>
  </w:num>
  <w:num w:numId="13">
    <w:abstractNumId w:val="6"/>
  </w:num>
  <w:num w:numId="14">
    <w:abstractNumId w:val="13"/>
  </w:num>
  <w:num w:numId="15">
    <w:abstractNumId w:val="7"/>
  </w:num>
  <w:num w:numId="16">
    <w:abstractNumId w:val="8"/>
  </w:num>
  <w:num w:numId="17">
    <w:abstractNumId w:val="16"/>
  </w:num>
  <w:num w:numId="18">
    <w:abstractNumId w:val="15"/>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5E8D"/>
    <w:rsid w:val="00017381"/>
    <w:rsid w:val="000203D3"/>
    <w:rsid w:val="00020B59"/>
    <w:rsid w:val="000228D9"/>
    <w:rsid w:val="0002293C"/>
    <w:rsid w:val="00023A71"/>
    <w:rsid w:val="00023C1A"/>
    <w:rsid w:val="00024481"/>
    <w:rsid w:val="000248E5"/>
    <w:rsid w:val="000252B3"/>
    <w:rsid w:val="00025C9E"/>
    <w:rsid w:val="0002786D"/>
    <w:rsid w:val="000301A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0A8"/>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4B75"/>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6490"/>
    <w:rsid w:val="00207D02"/>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1B86"/>
    <w:rsid w:val="00242832"/>
    <w:rsid w:val="0024362F"/>
    <w:rsid w:val="00243ED9"/>
    <w:rsid w:val="0024462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3FC8"/>
    <w:rsid w:val="002C4337"/>
    <w:rsid w:val="002C4A71"/>
    <w:rsid w:val="002C4BBA"/>
    <w:rsid w:val="002C583E"/>
    <w:rsid w:val="002C5CCD"/>
    <w:rsid w:val="002D0435"/>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1078"/>
    <w:rsid w:val="0035304A"/>
    <w:rsid w:val="00354368"/>
    <w:rsid w:val="0035479B"/>
    <w:rsid w:val="00354C61"/>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C75B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156"/>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457A"/>
    <w:rsid w:val="0046770F"/>
    <w:rsid w:val="004701A5"/>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F00"/>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6A52"/>
    <w:rsid w:val="004D6B40"/>
    <w:rsid w:val="004D7357"/>
    <w:rsid w:val="004D78ED"/>
    <w:rsid w:val="004D7E3C"/>
    <w:rsid w:val="004E025E"/>
    <w:rsid w:val="004E0C92"/>
    <w:rsid w:val="004E2286"/>
    <w:rsid w:val="004E27F2"/>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0CC1"/>
    <w:rsid w:val="00501689"/>
    <w:rsid w:val="00501B2B"/>
    <w:rsid w:val="00502DEA"/>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574B"/>
    <w:rsid w:val="005265DB"/>
    <w:rsid w:val="00526FC2"/>
    <w:rsid w:val="005307A2"/>
    <w:rsid w:val="005309A1"/>
    <w:rsid w:val="00530C8E"/>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0E52"/>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867"/>
    <w:rsid w:val="00691B8E"/>
    <w:rsid w:val="00693204"/>
    <w:rsid w:val="0069463C"/>
    <w:rsid w:val="00694677"/>
    <w:rsid w:val="0069496B"/>
    <w:rsid w:val="006949EC"/>
    <w:rsid w:val="006950AE"/>
    <w:rsid w:val="006951C9"/>
    <w:rsid w:val="00695944"/>
    <w:rsid w:val="00697695"/>
    <w:rsid w:val="006A0F34"/>
    <w:rsid w:val="006A1CFF"/>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652"/>
    <w:rsid w:val="00723861"/>
    <w:rsid w:val="007241F5"/>
    <w:rsid w:val="00724EBB"/>
    <w:rsid w:val="00724EE1"/>
    <w:rsid w:val="007254A0"/>
    <w:rsid w:val="00731A81"/>
    <w:rsid w:val="00733526"/>
    <w:rsid w:val="00734BD9"/>
    <w:rsid w:val="00735B68"/>
    <w:rsid w:val="00736E98"/>
    <w:rsid w:val="00737E1A"/>
    <w:rsid w:val="00740C75"/>
    <w:rsid w:val="00740EFE"/>
    <w:rsid w:val="00741107"/>
    <w:rsid w:val="007425B0"/>
    <w:rsid w:val="0074405E"/>
    <w:rsid w:val="00744E25"/>
    <w:rsid w:val="00744F86"/>
    <w:rsid w:val="00746070"/>
    <w:rsid w:val="00747CFE"/>
    <w:rsid w:val="0075088B"/>
    <w:rsid w:val="00751639"/>
    <w:rsid w:val="00751C4D"/>
    <w:rsid w:val="00751D7C"/>
    <w:rsid w:val="007527EA"/>
    <w:rsid w:val="00752FFD"/>
    <w:rsid w:val="007537EB"/>
    <w:rsid w:val="00753D8D"/>
    <w:rsid w:val="007545A5"/>
    <w:rsid w:val="0075573F"/>
    <w:rsid w:val="00755A0D"/>
    <w:rsid w:val="00755E92"/>
    <w:rsid w:val="00756C3D"/>
    <w:rsid w:val="00757404"/>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3B85"/>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7138"/>
    <w:rsid w:val="007E77F1"/>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138D"/>
    <w:rsid w:val="0086198D"/>
    <w:rsid w:val="008621D0"/>
    <w:rsid w:val="008627F2"/>
    <w:rsid w:val="00862A87"/>
    <w:rsid w:val="00862ABB"/>
    <w:rsid w:val="00862E9C"/>
    <w:rsid w:val="00862F22"/>
    <w:rsid w:val="00863BD1"/>
    <w:rsid w:val="0086409C"/>
    <w:rsid w:val="00864928"/>
    <w:rsid w:val="00864933"/>
    <w:rsid w:val="00864A36"/>
    <w:rsid w:val="00864BDA"/>
    <w:rsid w:val="00865525"/>
    <w:rsid w:val="00870688"/>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903"/>
    <w:rsid w:val="008A641D"/>
    <w:rsid w:val="008A670E"/>
    <w:rsid w:val="008A6773"/>
    <w:rsid w:val="008A73E4"/>
    <w:rsid w:val="008B072B"/>
    <w:rsid w:val="008B0A3F"/>
    <w:rsid w:val="008B0F1F"/>
    <w:rsid w:val="008B15B1"/>
    <w:rsid w:val="008B19F8"/>
    <w:rsid w:val="008B1FC2"/>
    <w:rsid w:val="008B3FF6"/>
    <w:rsid w:val="008B420F"/>
    <w:rsid w:val="008B45E7"/>
    <w:rsid w:val="008B46BA"/>
    <w:rsid w:val="008B4CCC"/>
    <w:rsid w:val="008B5B31"/>
    <w:rsid w:val="008B72DB"/>
    <w:rsid w:val="008B7A37"/>
    <w:rsid w:val="008C03FA"/>
    <w:rsid w:val="008C0FB9"/>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748"/>
    <w:rsid w:val="009D58B4"/>
    <w:rsid w:val="009D5BDB"/>
    <w:rsid w:val="009D6879"/>
    <w:rsid w:val="009D7A5D"/>
    <w:rsid w:val="009E0F5C"/>
    <w:rsid w:val="009E26C8"/>
    <w:rsid w:val="009E2AAC"/>
    <w:rsid w:val="009E2C9B"/>
    <w:rsid w:val="009E3E5E"/>
    <w:rsid w:val="009E3FA9"/>
    <w:rsid w:val="009E3FE5"/>
    <w:rsid w:val="009E6D69"/>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CD3"/>
    <w:rsid w:val="00AA642F"/>
    <w:rsid w:val="00AA695C"/>
    <w:rsid w:val="00AB0468"/>
    <w:rsid w:val="00AB1258"/>
    <w:rsid w:val="00AB1540"/>
    <w:rsid w:val="00AB25A7"/>
    <w:rsid w:val="00AB2899"/>
    <w:rsid w:val="00AB2B12"/>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17EA"/>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EC0"/>
    <w:rsid w:val="00B451CA"/>
    <w:rsid w:val="00B45891"/>
    <w:rsid w:val="00B46289"/>
    <w:rsid w:val="00B46487"/>
    <w:rsid w:val="00B469B5"/>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13CD"/>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320B"/>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0DD4"/>
    <w:rsid w:val="00DD16C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23D4"/>
    <w:rsid w:val="00E132A6"/>
    <w:rsid w:val="00E13846"/>
    <w:rsid w:val="00E139EE"/>
    <w:rsid w:val="00E146D4"/>
    <w:rsid w:val="00E14AB1"/>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3FDF"/>
    <w:rsid w:val="00EE410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9EB"/>
    <w:rsid w:val="00F22DFA"/>
    <w:rsid w:val="00F24251"/>
    <w:rsid w:val="00F25A75"/>
    <w:rsid w:val="00F25C47"/>
    <w:rsid w:val="00F25D39"/>
    <w:rsid w:val="00F26F32"/>
    <w:rsid w:val="00F27F6E"/>
    <w:rsid w:val="00F308BC"/>
    <w:rsid w:val="00F31359"/>
    <w:rsid w:val="00F31B2C"/>
    <w:rsid w:val="00F32579"/>
    <w:rsid w:val="00F33D0B"/>
    <w:rsid w:val="00F34569"/>
    <w:rsid w:val="00F3530E"/>
    <w:rsid w:val="00F37746"/>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sceviour@gandercanada.com"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pinsent@adventurecentralnewfoundland.c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swan@adventurecentralnewfoundland.ca"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E25B66-59F6-44DC-896D-5E64572C8ED0}">
  <ds:schemaRefs>
    <ds:schemaRef ds:uri="http://schemas.openxmlformats.org/officeDocument/2006/bibliography"/>
  </ds:schemaRefs>
</ds:datastoreItem>
</file>

<file path=customXml/itemProps2.xml><?xml version="1.0" encoding="utf-8"?>
<ds:datastoreItem xmlns:ds="http://schemas.openxmlformats.org/officeDocument/2006/customXml" ds:itemID="{9FABE4A7-CB5F-4F4B-A1D7-DC7E65472133}"/>
</file>

<file path=customXml/itemProps3.xml><?xml version="1.0" encoding="utf-8"?>
<ds:datastoreItem xmlns:ds="http://schemas.openxmlformats.org/officeDocument/2006/customXml" ds:itemID="{6B0C15AC-7D7A-4E42-A44D-8FC1BF3E955B}"/>
</file>

<file path=customXml/itemProps4.xml><?xml version="1.0" encoding="utf-8"?>
<ds:datastoreItem xmlns:ds="http://schemas.openxmlformats.org/officeDocument/2006/customXml" ds:itemID="{15585542-EAF2-4CE6-AA8F-86754FF49BD0}"/>
</file>

<file path=docProps/app.xml><?xml version="1.0" encoding="utf-8"?>
<Properties xmlns="http://schemas.openxmlformats.org/officeDocument/2006/extended-properties" xmlns:vt="http://schemas.openxmlformats.org/officeDocument/2006/docPropsVTypes">
  <Template>COUNCIL TEMPLATE.dotx</Template>
  <TotalTime>589</TotalTime>
  <Pages>23</Pages>
  <Words>5570</Words>
  <Characters>31749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508</cp:revision>
  <cp:lastPrinted>2015-04-14T12:23:00Z</cp:lastPrinted>
  <dcterms:created xsi:type="dcterms:W3CDTF">2014-01-08T19:15:00Z</dcterms:created>
  <dcterms:modified xsi:type="dcterms:W3CDTF">2015-04-14T12:23:00Z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1497000</vt:r8>
  </property>
</Properties>
</file>